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5BBA" w:rsidRPr="00445BBA" w:rsidRDefault="00160115" w:rsidP="00445BBA">
      <w:pPr>
        <w:pStyle w:val="Body"/>
        <w:jc w:val="center"/>
        <w:rPr>
          <w:b/>
          <w:bCs/>
        </w:rPr>
      </w:pPr>
      <w:r>
        <w:rPr>
          <w:b/>
          <w:bCs/>
        </w:rPr>
        <w:t>SCHEDULE 3</w:t>
      </w:r>
      <w:r w:rsidR="00445BBA" w:rsidRPr="00445BBA">
        <w:rPr>
          <w:b/>
          <w:bCs/>
        </w:rPr>
        <w:t>0</w:t>
      </w:r>
    </w:p>
    <w:p w:rsidR="00445BBA" w:rsidRDefault="00475779" w:rsidP="00445BBA">
      <w:pPr>
        <w:pStyle w:val="Body"/>
        <w:jc w:val="center"/>
        <w:rPr>
          <w:b/>
          <w:bCs/>
        </w:rPr>
      </w:pPr>
      <w:r>
        <w:rPr>
          <w:b/>
          <w:bCs/>
        </w:rPr>
        <w:t xml:space="preserve">PARENT COMPANY </w:t>
      </w:r>
      <w:r w:rsidR="00445BBA" w:rsidRPr="00445BBA">
        <w:rPr>
          <w:b/>
          <w:bCs/>
        </w:rPr>
        <w:t>GUARANTEE</w:t>
      </w:r>
    </w:p>
    <w:p w:rsidR="00CE4C99" w:rsidRPr="00205ABB" w:rsidRDefault="00CE4C99" w:rsidP="00CE4C99">
      <w:pPr>
        <w:pStyle w:val="SubHeading"/>
        <w:jc w:val="left"/>
      </w:pPr>
      <w:r w:rsidRPr="00205ABB">
        <w:t>VERSION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039"/>
        <w:gridCol w:w="5210"/>
      </w:tblGrid>
      <w:tr w:rsidR="00CE4C99" w:rsidRPr="00205ABB" w:rsidTr="00707490">
        <w:tc>
          <w:tcPr>
            <w:tcW w:w="1471" w:type="dxa"/>
            <w:shd w:val="clear" w:color="auto" w:fill="D9D9D9" w:themeFill="background1" w:themeFillShade="D9"/>
          </w:tcPr>
          <w:p w:rsidR="00CE4C99" w:rsidRPr="00205ABB" w:rsidRDefault="00CE4C99" w:rsidP="00707490">
            <w:pPr>
              <w:keepNext/>
              <w:spacing w:before="120" w:after="120"/>
              <w:ind w:left="57" w:right="57"/>
              <w:rPr>
                <w:b/>
              </w:rPr>
            </w:pPr>
            <w:r w:rsidRPr="00205ABB">
              <w:rPr>
                <w:b/>
              </w:rPr>
              <w:t>VERSION</w:t>
            </w:r>
          </w:p>
        </w:tc>
        <w:tc>
          <w:tcPr>
            <w:tcW w:w="2039" w:type="dxa"/>
            <w:shd w:val="clear" w:color="auto" w:fill="D9D9D9" w:themeFill="background1" w:themeFillShade="D9"/>
          </w:tcPr>
          <w:p w:rsidR="00CE4C99" w:rsidRPr="00205ABB" w:rsidRDefault="00CE4C99" w:rsidP="00707490">
            <w:pPr>
              <w:keepNext/>
              <w:spacing w:before="120" w:after="120"/>
              <w:ind w:left="57" w:right="57"/>
              <w:rPr>
                <w:b/>
              </w:rPr>
            </w:pPr>
            <w:r w:rsidRPr="00205ABB">
              <w:rPr>
                <w:b/>
              </w:rPr>
              <w:t>DATE</w:t>
            </w:r>
          </w:p>
        </w:tc>
        <w:tc>
          <w:tcPr>
            <w:tcW w:w="5210" w:type="dxa"/>
            <w:shd w:val="clear" w:color="auto" w:fill="D9D9D9" w:themeFill="background1" w:themeFillShade="D9"/>
          </w:tcPr>
          <w:p w:rsidR="00CE4C99" w:rsidRPr="00205ABB" w:rsidRDefault="00CE4C99" w:rsidP="00707490">
            <w:pPr>
              <w:keepNext/>
              <w:spacing w:before="120" w:after="120"/>
              <w:ind w:left="57" w:right="57"/>
              <w:rPr>
                <w:b/>
              </w:rPr>
            </w:pPr>
            <w:r w:rsidRPr="00205ABB">
              <w:rPr>
                <w:b/>
              </w:rPr>
              <w:t>COMMENT</w:t>
            </w:r>
          </w:p>
        </w:tc>
      </w:tr>
      <w:tr w:rsidR="00D12735" w:rsidTr="00D127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1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12735" w:rsidRDefault="00D12735">
            <w:pPr>
              <w:keepNext/>
              <w:spacing w:before="120" w:after="120"/>
              <w:ind w:left="57" w:right="57"/>
              <w:rPr>
                <w:rFonts w:eastAsiaTheme="minorHAnsi"/>
                <w:b/>
                <w:bCs/>
                <w:sz w:val="22"/>
                <w:szCs w:val="22"/>
                <w:lang w:eastAsia="en-US"/>
              </w:rPr>
            </w:pPr>
            <w:r>
              <w:rPr>
                <w:b/>
                <w:bCs/>
              </w:rPr>
              <w:t>1.0</w:t>
            </w:r>
          </w:p>
        </w:tc>
        <w:tc>
          <w:tcPr>
            <w:tcW w:w="2039" w:type="dxa"/>
            <w:tcBorders>
              <w:top w:val="nil"/>
              <w:left w:val="nil"/>
              <w:bottom w:val="single" w:sz="8" w:space="0" w:color="auto"/>
              <w:right w:val="single" w:sz="8" w:space="0" w:color="auto"/>
            </w:tcBorders>
            <w:tcMar>
              <w:top w:w="0" w:type="dxa"/>
              <w:left w:w="108" w:type="dxa"/>
              <w:bottom w:w="0" w:type="dxa"/>
              <w:right w:w="108" w:type="dxa"/>
            </w:tcMar>
            <w:hideMark/>
          </w:tcPr>
          <w:p w:rsidR="00D12735" w:rsidRDefault="008E703C">
            <w:pPr>
              <w:keepNext/>
              <w:spacing w:before="120" w:after="120"/>
              <w:ind w:left="57" w:right="57"/>
              <w:rPr>
                <w:rFonts w:eastAsiaTheme="minorHAnsi"/>
                <w:b/>
                <w:bCs/>
                <w:sz w:val="22"/>
                <w:szCs w:val="22"/>
                <w:lang w:eastAsia="en-US"/>
              </w:rPr>
            </w:pPr>
            <w:r>
              <w:rPr>
                <w:b/>
                <w:bCs/>
                <w:snapToGrid w:val="0"/>
              </w:rPr>
              <w:t>October 2019</w:t>
            </w:r>
          </w:p>
        </w:tc>
        <w:tc>
          <w:tcPr>
            <w:tcW w:w="5210" w:type="dxa"/>
            <w:tcBorders>
              <w:top w:val="nil"/>
              <w:left w:val="nil"/>
              <w:bottom w:val="single" w:sz="8" w:space="0" w:color="auto"/>
              <w:right w:val="single" w:sz="8" w:space="0" w:color="auto"/>
            </w:tcBorders>
            <w:tcMar>
              <w:top w:w="0" w:type="dxa"/>
              <w:left w:w="108" w:type="dxa"/>
              <w:bottom w:w="0" w:type="dxa"/>
              <w:right w:w="108" w:type="dxa"/>
            </w:tcMar>
            <w:hideMark/>
          </w:tcPr>
          <w:p w:rsidR="00D12735" w:rsidRDefault="008E703C">
            <w:pPr>
              <w:keepNext/>
              <w:spacing w:before="120" w:after="120"/>
              <w:ind w:left="57" w:right="57"/>
              <w:rPr>
                <w:rFonts w:eastAsiaTheme="minorHAnsi"/>
                <w:b/>
                <w:bCs/>
                <w:sz w:val="22"/>
                <w:szCs w:val="22"/>
                <w:lang w:eastAsia="en-US"/>
              </w:rPr>
            </w:pPr>
            <w:r>
              <w:rPr>
                <w:b/>
                <w:bCs/>
              </w:rPr>
              <w:t>Execution version</w:t>
            </w:r>
          </w:p>
        </w:tc>
      </w:tr>
    </w:tbl>
    <w:p w:rsidR="00445BBA" w:rsidRDefault="00445BBA" w:rsidP="00445BBA">
      <w:pPr>
        <w:pStyle w:val="Body"/>
        <w:rPr>
          <w:b/>
          <w:bCs/>
        </w:rPr>
      </w:pPr>
    </w:p>
    <w:p w:rsidR="00445BBA" w:rsidRDefault="00445BBA" w:rsidP="00445BBA">
      <w:pPr>
        <w:pStyle w:val="Body"/>
        <w:rPr>
          <w:b/>
          <w:bCs/>
        </w:rPr>
      </w:pPr>
    </w:p>
    <w:p w:rsidR="00445BBA" w:rsidRDefault="00445BBA" w:rsidP="00445BBA">
      <w:pPr>
        <w:pStyle w:val="Body"/>
        <w:jc w:val="center"/>
        <w:rPr>
          <w:b/>
          <w:bCs/>
        </w:rPr>
      </w:pPr>
    </w:p>
    <w:p w:rsidR="00445BBA" w:rsidRDefault="00445BBA" w:rsidP="00445BBA">
      <w:pPr>
        <w:pStyle w:val="Body"/>
        <w:jc w:val="center"/>
        <w:rPr>
          <w:b/>
          <w:bCs/>
        </w:rPr>
      </w:pPr>
    </w:p>
    <w:p w:rsidR="00445BBA" w:rsidRDefault="00445BBA" w:rsidP="00445BBA">
      <w:pPr>
        <w:pStyle w:val="Body"/>
        <w:jc w:val="center"/>
        <w:rPr>
          <w:b/>
          <w:bCs/>
        </w:rPr>
      </w:pPr>
    </w:p>
    <w:p w:rsidR="00445BBA" w:rsidRDefault="00445BBA" w:rsidP="00445BBA">
      <w:pPr>
        <w:pStyle w:val="Body"/>
        <w:jc w:val="center"/>
        <w:rPr>
          <w:b/>
          <w:bCs/>
        </w:rPr>
      </w:pPr>
    </w:p>
    <w:p w:rsidR="00445BBA" w:rsidRDefault="00445BBA" w:rsidP="00445BBA">
      <w:pPr>
        <w:pStyle w:val="Body"/>
        <w:jc w:val="center"/>
        <w:rPr>
          <w:b/>
          <w:bCs/>
        </w:rPr>
      </w:pPr>
    </w:p>
    <w:p w:rsidR="00445BBA" w:rsidRDefault="00445BBA" w:rsidP="00445BBA">
      <w:pPr>
        <w:pStyle w:val="Body"/>
        <w:jc w:val="center"/>
        <w:rPr>
          <w:b/>
          <w:bCs/>
        </w:rPr>
      </w:pPr>
    </w:p>
    <w:p w:rsidR="00AC623E" w:rsidRDefault="00144946" w:rsidP="00445BBA">
      <w:pPr>
        <w:pStyle w:val="Body"/>
        <w:jc w:val="center"/>
        <w:rPr>
          <w:b/>
          <w:bCs/>
        </w:rPr>
      </w:pPr>
      <w:r>
        <w:rPr>
          <w:b/>
          <w:bCs/>
        </w:rPr>
        <w:t xml:space="preserve"> AMEY UK PLC and THE GEO GROUP INC. </w:t>
      </w:r>
    </w:p>
    <w:p w:rsidR="00445BBA" w:rsidRPr="00445BBA" w:rsidRDefault="00445BBA" w:rsidP="00445BBA">
      <w:pPr>
        <w:pStyle w:val="Body"/>
        <w:jc w:val="center"/>
        <w:rPr>
          <w:b/>
          <w:bCs/>
        </w:rPr>
      </w:pPr>
      <w:r w:rsidRPr="00445BBA">
        <w:rPr>
          <w:b/>
          <w:bCs/>
        </w:rPr>
        <w:t>- and -</w:t>
      </w:r>
    </w:p>
    <w:p w:rsidR="00445BBA" w:rsidRDefault="00383356" w:rsidP="00445BBA">
      <w:pPr>
        <w:pStyle w:val="Body"/>
        <w:jc w:val="center"/>
        <w:rPr>
          <w:b/>
          <w:bCs/>
        </w:rPr>
      </w:pPr>
      <w:r w:rsidRPr="00205ABB">
        <w:rPr>
          <w:b/>
        </w:rPr>
        <w:t>THE SECRETARY OF STATE FOR JUSTICE</w:t>
      </w:r>
    </w:p>
    <w:p w:rsidR="00445BBA" w:rsidRDefault="00445BBA" w:rsidP="00445BBA">
      <w:pPr>
        <w:pStyle w:val="Body"/>
        <w:rPr>
          <w:b/>
          <w:bCs/>
        </w:rPr>
      </w:pPr>
    </w:p>
    <w:p w:rsidR="00445BBA" w:rsidRDefault="00445BBA" w:rsidP="00445BBA">
      <w:pPr>
        <w:pStyle w:val="Body"/>
        <w:rPr>
          <w:b/>
          <w:bCs/>
        </w:rPr>
      </w:pPr>
    </w:p>
    <w:p w:rsidR="00445BBA" w:rsidRDefault="00445BBA" w:rsidP="00445BBA">
      <w:pPr>
        <w:pStyle w:val="Body"/>
        <w:rPr>
          <w:b/>
          <w:bCs/>
        </w:rPr>
      </w:pPr>
    </w:p>
    <w:p w:rsidR="00445BBA" w:rsidRPr="00445BBA" w:rsidRDefault="00445BBA" w:rsidP="00445BBA">
      <w:pPr>
        <w:pStyle w:val="Body"/>
        <w:rPr>
          <w:b/>
          <w:bCs/>
        </w:rPr>
      </w:pPr>
    </w:p>
    <w:p w:rsidR="00445BBA" w:rsidRPr="00445BBA" w:rsidRDefault="00445BBA" w:rsidP="00445BBA">
      <w:pPr>
        <w:pStyle w:val="Body"/>
        <w:rPr>
          <w:b/>
          <w:bCs/>
        </w:rPr>
      </w:pPr>
    </w:p>
    <w:tbl>
      <w:tblPr>
        <w:tblStyle w:val="TableGrid"/>
        <w:tblW w:w="0" w:type="auto"/>
        <w:tblInd w:w="2235" w:type="dxa"/>
        <w:tblBorders>
          <w:top w:val="double" w:sz="2" w:space="0" w:color="auto"/>
          <w:left w:val="none" w:sz="0" w:space="0" w:color="auto"/>
          <w:bottom w:val="double" w:sz="2"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445BBA" w:rsidRPr="00445BBA" w:rsidTr="00445BBA">
        <w:tc>
          <w:tcPr>
            <w:tcW w:w="4110" w:type="dxa"/>
          </w:tcPr>
          <w:p w:rsidR="00445BBA" w:rsidRDefault="00445BBA" w:rsidP="00445BBA">
            <w:pPr>
              <w:pStyle w:val="Body"/>
              <w:spacing w:after="0"/>
              <w:jc w:val="center"/>
              <w:rPr>
                <w:b/>
                <w:bCs/>
              </w:rPr>
            </w:pPr>
          </w:p>
          <w:p w:rsidR="00445BBA" w:rsidRDefault="00445BBA" w:rsidP="00445BBA">
            <w:pPr>
              <w:pStyle w:val="Body"/>
              <w:spacing w:after="0"/>
              <w:jc w:val="center"/>
              <w:rPr>
                <w:b/>
                <w:bCs/>
              </w:rPr>
            </w:pPr>
            <w:r w:rsidRPr="00445BBA">
              <w:rPr>
                <w:b/>
                <w:bCs/>
              </w:rPr>
              <w:t>DEED OF GUARANTEE</w:t>
            </w:r>
          </w:p>
          <w:p w:rsidR="00445BBA" w:rsidRPr="00445BBA" w:rsidRDefault="00445BBA" w:rsidP="00445BBA">
            <w:pPr>
              <w:pStyle w:val="Body"/>
              <w:spacing w:after="0"/>
              <w:jc w:val="center"/>
              <w:rPr>
                <w:b/>
                <w:bCs/>
              </w:rPr>
            </w:pPr>
          </w:p>
        </w:tc>
      </w:tr>
    </w:tbl>
    <w:p w:rsidR="008944D2" w:rsidRDefault="008944D2" w:rsidP="00445BBA">
      <w:pPr>
        <w:pStyle w:val="Body"/>
      </w:pPr>
    </w:p>
    <w:p w:rsidR="00445BBA" w:rsidRDefault="00445BBA" w:rsidP="00445BBA">
      <w:pPr>
        <w:pStyle w:val="Body"/>
      </w:pPr>
      <w:r>
        <w:br w:type="page"/>
      </w:r>
    </w:p>
    <w:p w:rsidR="00445BBA" w:rsidRDefault="00445BBA" w:rsidP="00445BBA">
      <w:pPr>
        <w:pStyle w:val="Body"/>
      </w:pPr>
      <w:r w:rsidRPr="00445BBA">
        <w:rPr>
          <w:b/>
          <w:bCs/>
        </w:rPr>
        <w:lastRenderedPageBreak/>
        <w:t>THIS DEED OF GUARANTEE</w:t>
      </w:r>
      <w:r>
        <w:t xml:space="preserve"> is dated </w:t>
      </w:r>
    </w:p>
    <w:p w:rsidR="00445BBA" w:rsidRPr="00445BBA" w:rsidRDefault="00445BBA" w:rsidP="00445BBA">
      <w:pPr>
        <w:pStyle w:val="Body"/>
        <w:rPr>
          <w:b/>
          <w:bCs/>
        </w:rPr>
      </w:pPr>
      <w:r w:rsidRPr="00445BBA">
        <w:rPr>
          <w:b/>
          <w:bCs/>
        </w:rPr>
        <w:t>BETWEEN:</w:t>
      </w:r>
    </w:p>
    <w:p w:rsidR="00445BBA" w:rsidRDefault="00445BBA" w:rsidP="007E4E98">
      <w:pPr>
        <w:spacing w:before="40" w:after="40"/>
        <w:ind w:left="851" w:hanging="851"/>
      </w:pPr>
      <w:r>
        <w:t>(1)</w:t>
      </w:r>
      <w:r>
        <w:tab/>
      </w:r>
      <w:r w:rsidR="007D70A2" w:rsidRPr="003A1448">
        <w:rPr>
          <w:b/>
        </w:rPr>
        <w:t>AMEY UK PLC</w:t>
      </w:r>
      <w:r w:rsidR="007D70A2">
        <w:rPr>
          <w:b/>
        </w:rPr>
        <w:t xml:space="preserve"> </w:t>
      </w:r>
      <w:r w:rsidR="007D70A2" w:rsidRPr="00F95385">
        <w:t>a company incorporated in England and Wales with</w:t>
      </w:r>
      <w:r w:rsidR="007D70A2">
        <w:t xml:space="preserve"> number </w:t>
      </w:r>
      <w:r w:rsidR="00B7479F" w:rsidRPr="00EC1CC3">
        <w:rPr>
          <w:highlight w:val="yellow"/>
        </w:rPr>
        <w:t>*Redacted</w:t>
      </w:r>
      <w:r w:rsidR="00C4326C">
        <w:t xml:space="preserve"> </w:t>
      </w:r>
      <w:r w:rsidR="007D70A2">
        <w:t>whose registered office is situate</w:t>
      </w:r>
      <w:r w:rsidR="00C4326C">
        <w:t>d</w:t>
      </w:r>
      <w:r w:rsidR="007D70A2">
        <w:t xml:space="preserve"> at </w:t>
      </w:r>
      <w:r w:rsidR="00B7479F" w:rsidRPr="00EC1CC3">
        <w:rPr>
          <w:highlight w:val="yellow"/>
        </w:rPr>
        <w:t>*Redacted</w:t>
      </w:r>
      <w:r w:rsidR="00B7479F">
        <w:t xml:space="preserve"> </w:t>
      </w:r>
      <w:r w:rsidR="007D70A2">
        <w:t>("</w:t>
      </w:r>
      <w:r w:rsidR="007D70A2" w:rsidRPr="00F95385">
        <w:rPr>
          <w:b/>
        </w:rPr>
        <w:t>Amey</w:t>
      </w:r>
      <w:r w:rsidR="007D70A2">
        <w:t xml:space="preserve">") and </w:t>
      </w:r>
      <w:r w:rsidR="00785CA1" w:rsidRPr="007E4E98">
        <w:rPr>
          <w:b/>
        </w:rPr>
        <w:t>THE GEO GROUP INC.</w:t>
      </w:r>
      <w:r w:rsidR="00785CA1">
        <w:t xml:space="preserve"> </w:t>
      </w:r>
      <w:r>
        <w:t xml:space="preserve">a company incorporated under the laws of </w:t>
      </w:r>
      <w:r w:rsidR="00785CA1">
        <w:t>Florida, U.S.A.</w:t>
      </w:r>
      <w:r>
        <w:t xml:space="preserve">, registered </w:t>
      </w:r>
      <w:r w:rsidR="00C4326C">
        <w:t>in</w:t>
      </w:r>
      <w:r>
        <w:t xml:space="preserve"> </w:t>
      </w:r>
      <w:r w:rsidR="00785CA1">
        <w:t xml:space="preserve">the United States of America </w:t>
      </w:r>
      <w:r>
        <w:t xml:space="preserve">with </w:t>
      </w:r>
      <w:r w:rsidR="00EC1CC3" w:rsidRPr="00EC1CC3">
        <w:rPr>
          <w:highlight w:val="yellow"/>
        </w:rPr>
        <w:t>*Redacted</w:t>
      </w:r>
      <w:r w:rsidR="00EC1CC3">
        <w:t xml:space="preserve"> </w:t>
      </w:r>
      <w:r>
        <w:t xml:space="preserve">at </w:t>
      </w:r>
      <w:r w:rsidR="00EC1CC3" w:rsidRPr="00EC1CC3">
        <w:rPr>
          <w:highlight w:val="yellow"/>
        </w:rPr>
        <w:t>*Redacted</w:t>
      </w:r>
      <w:r w:rsidR="004E7956">
        <w:t>.</w:t>
      </w:r>
      <w:r w:rsidR="003660DF">
        <w:t xml:space="preserve"> ("</w:t>
      </w:r>
      <w:r w:rsidR="003660DF" w:rsidRPr="007E4E98">
        <w:rPr>
          <w:b/>
        </w:rPr>
        <w:t>GEO</w:t>
      </w:r>
      <w:r w:rsidR="003660DF">
        <w:t>")</w:t>
      </w:r>
      <w:r w:rsidR="003A1448">
        <w:t xml:space="preserve">, </w:t>
      </w:r>
      <w:r w:rsidR="003660DF">
        <w:t xml:space="preserve">GEO and Amey together being the </w:t>
      </w:r>
      <w:r w:rsidR="00D31415">
        <w:t>"</w:t>
      </w:r>
      <w:r w:rsidRPr="00445BBA">
        <w:rPr>
          <w:b/>
          <w:bCs/>
        </w:rPr>
        <w:t>Guarantor</w:t>
      </w:r>
      <w:r w:rsidR="003660DF">
        <w:rPr>
          <w:b/>
          <w:bCs/>
        </w:rPr>
        <w:t>s</w:t>
      </w:r>
      <w:r w:rsidR="00D31415">
        <w:t>"</w:t>
      </w:r>
      <w:r w:rsidR="003660DF">
        <w:t xml:space="preserve"> (which expression shall include each or either them)</w:t>
      </w:r>
      <w:r>
        <w:t>; in favour of</w:t>
      </w:r>
    </w:p>
    <w:p w:rsidR="004E7956" w:rsidRDefault="004E7956" w:rsidP="007E4E98">
      <w:pPr>
        <w:spacing w:before="40" w:after="40"/>
      </w:pPr>
    </w:p>
    <w:p w:rsidR="00445BBA" w:rsidRDefault="00445BBA" w:rsidP="00445BBA">
      <w:pPr>
        <w:pStyle w:val="Body"/>
        <w:ind w:left="851" w:hanging="851"/>
      </w:pPr>
      <w:r>
        <w:t>(2)</w:t>
      </w:r>
      <w:r>
        <w:tab/>
      </w:r>
      <w:r w:rsidR="00383356" w:rsidRPr="00205ABB">
        <w:rPr>
          <w:b/>
        </w:rPr>
        <w:t xml:space="preserve">THE SECRETARY OF STATE FOR JUSTICE </w:t>
      </w:r>
      <w:r>
        <w:t xml:space="preserve">whose principal office is at </w:t>
      </w:r>
      <w:r w:rsidR="00383356" w:rsidRPr="00205ABB">
        <w:t>102 Petty France London SW1H 9AJ</w:t>
      </w:r>
      <w:r w:rsidRPr="0054062F">
        <w:rPr>
          <w:snapToGrid w:val="0"/>
        </w:rPr>
        <w:t xml:space="preserve"> </w:t>
      </w:r>
      <w:r>
        <w:t>(</w:t>
      </w:r>
      <w:r w:rsidR="00D31415">
        <w:t>"</w:t>
      </w:r>
      <w:r w:rsidRPr="00445BBA">
        <w:rPr>
          <w:b/>
          <w:bCs/>
        </w:rPr>
        <w:t>Beneficiary</w:t>
      </w:r>
      <w:r w:rsidR="00D31415">
        <w:t>"</w:t>
      </w:r>
      <w:r>
        <w:t>)</w:t>
      </w:r>
      <w:r w:rsidR="003B6D2A">
        <w:t>.</w:t>
      </w:r>
    </w:p>
    <w:p w:rsidR="00EA4970" w:rsidRDefault="00EA4970" w:rsidP="00445BBA">
      <w:pPr>
        <w:pStyle w:val="Body"/>
        <w:ind w:left="851" w:hanging="851"/>
      </w:pPr>
    </w:p>
    <w:p w:rsidR="00445BBA" w:rsidRPr="00445BBA" w:rsidRDefault="00445BBA" w:rsidP="00445BBA">
      <w:pPr>
        <w:pStyle w:val="Body"/>
        <w:rPr>
          <w:b/>
          <w:bCs/>
        </w:rPr>
      </w:pPr>
      <w:r w:rsidRPr="00445BBA">
        <w:rPr>
          <w:b/>
          <w:bCs/>
        </w:rPr>
        <w:t>WHEREAS:</w:t>
      </w:r>
    </w:p>
    <w:p w:rsidR="00445BBA" w:rsidRDefault="00445BBA" w:rsidP="00445BBA">
      <w:pPr>
        <w:pStyle w:val="Body"/>
        <w:ind w:left="851" w:hanging="851"/>
      </w:pPr>
      <w:r>
        <w:t xml:space="preserve">(A) </w:t>
      </w:r>
      <w:r>
        <w:tab/>
        <w:t>It is a condition of the Beneficiary entering into the Guaranteed Agreement that the Guarantor</w:t>
      </w:r>
      <w:r w:rsidR="003A1448">
        <w:t>s</w:t>
      </w:r>
      <w:r>
        <w:t xml:space="preserve"> execute and deliver this Deed o</w:t>
      </w:r>
      <w:r w:rsidR="00383356">
        <w:t>f Guarantee to the Beneficiary.</w:t>
      </w:r>
    </w:p>
    <w:p w:rsidR="00445BBA" w:rsidRDefault="00445BBA" w:rsidP="00445BBA">
      <w:pPr>
        <w:pStyle w:val="Body"/>
        <w:ind w:left="851" w:hanging="851"/>
      </w:pPr>
      <w:r>
        <w:t>(B)</w:t>
      </w:r>
      <w:r>
        <w:tab/>
        <w:t>The Guarantor</w:t>
      </w:r>
      <w:r w:rsidR="003A1448">
        <w:t>s</w:t>
      </w:r>
      <w:r>
        <w:t xml:space="preserve"> ha</w:t>
      </w:r>
      <w:r w:rsidR="003A1448">
        <w:t>ve</w:t>
      </w:r>
      <w:r>
        <w:t xml:space="preserve"> agreed, in consideration of the Beneficiary entering into the Guaranteed Agreement with the Supplier, to guarantee </w:t>
      </w:r>
      <w:proofErr w:type="gramStart"/>
      <w:r>
        <w:t>all of</w:t>
      </w:r>
      <w:proofErr w:type="gramEnd"/>
      <w:r>
        <w:t xml:space="preserve"> the Supplier's obligations under the Guaranteed Agreement.</w:t>
      </w:r>
    </w:p>
    <w:p w:rsidR="004E7956" w:rsidRDefault="00613883" w:rsidP="00445BBA">
      <w:pPr>
        <w:pStyle w:val="Body"/>
        <w:ind w:left="851" w:hanging="851"/>
      </w:pPr>
      <w:r>
        <w:t>(C)</w:t>
      </w:r>
      <w:r>
        <w:tab/>
      </w:r>
      <w:r w:rsidR="00445BBA">
        <w:t>It is the intention of the Parties that this document be executed and take effect as a deed.</w:t>
      </w:r>
      <w:r w:rsidR="004E7956">
        <w:tab/>
        <w:t xml:space="preserve"> </w:t>
      </w:r>
    </w:p>
    <w:p w:rsidR="00445BBA" w:rsidRDefault="00445BBA" w:rsidP="00445BBA">
      <w:pPr>
        <w:pStyle w:val="Body"/>
      </w:pPr>
      <w:r>
        <w:t>Now in consideration of the Beneficiary entering into the Guaranteed Agreement, the Guarantor</w:t>
      </w:r>
      <w:r w:rsidR="003A1448">
        <w:t xml:space="preserve">s </w:t>
      </w:r>
      <w:r>
        <w:t>hereby agree with the Beneficiary as follows:</w:t>
      </w:r>
    </w:p>
    <w:p w:rsidR="00445BBA" w:rsidRPr="006B7129" w:rsidRDefault="006B7129" w:rsidP="00445BBA">
      <w:pPr>
        <w:pStyle w:val="Level1"/>
        <w:rPr>
          <w:b/>
          <w:bCs/>
        </w:rPr>
      </w:pPr>
      <w:r w:rsidRPr="006B7129">
        <w:rPr>
          <w:b/>
          <w:bCs/>
        </w:rPr>
        <w:t>DEFINITIONS AND INTERPRETATION</w:t>
      </w:r>
    </w:p>
    <w:p w:rsidR="00445BBA" w:rsidRDefault="00445BBA" w:rsidP="00445BBA">
      <w:pPr>
        <w:pStyle w:val="Body1"/>
      </w:pPr>
      <w:r>
        <w:t xml:space="preserve">In this Deed of Guarantee: </w:t>
      </w:r>
    </w:p>
    <w:p w:rsidR="00445BBA" w:rsidRDefault="00445BBA" w:rsidP="00445BBA">
      <w:pPr>
        <w:pStyle w:val="Level2"/>
      </w:pPr>
      <w:r>
        <w:t>unless defined elsewhere in this Deed of Guarantee or the context requires otherwise, defined terms shall have the same meaning as they have for the purposes of the Guaranteed Agreement;</w:t>
      </w:r>
    </w:p>
    <w:p w:rsidR="00445BBA" w:rsidRDefault="00445BBA" w:rsidP="00445BBA">
      <w:pPr>
        <w:pStyle w:val="Level2"/>
      </w:pPr>
      <w:r>
        <w:t>the words and phrases below shall have the following meanings:</w:t>
      </w:r>
    </w:p>
    <w:p w:rsidR="00445BBA" w:rsidRDefault="00D31415" w:rsidP="00445BBA">
      <w:pPr>
        <w:pStyle w:val="Level3"/>
      </w:pPr>
      <w:r>
        <w:t>"</w:t>
      </w:r>
      <w:r w:rsidR="00445BBA" w:rsidRPr="006B7129">
        <w:rPr>
          <w:b/>
          <w:bCs/>
        </w:rPr>
        <w:t>Guaranteed Agreement</w:t>
      </w:r>
      <w:r>
        <w:t>"</w:t>
      </w:r>
      <w:r w:rsidR="00383356">
        <w:t xml:space="preserve"> means the contract for the provision of Prisoner Escort and Custodial Services</w:t>
      </w:r>
      <w:r w:rsidR="00445BBA">
        <w:t xml:space="preserve"> made between the Beneficiary and the Supplier o</w:t>
      </w:r>
      <w:r w:rsidR="00931E77">
        <w:t xml:space="preserve">n </w:t>
      </w:r>
      <w:r w:rsidR="00931E77">
        <w:tab/>
      </w:r>
      <w:r w:rsidR="00931E77">
        <w:tab/>
      </w:r>
      <w:r w:rsidR="00931E77">
        <w:tab/>
      </w:r>
      <w:r w:rsidR="00931E77">
        <w:tab/>
      </w:r>
      <w:r w:rsidR="00931E77">
        <w:tab/>
      </w:r>
      <w:r w:rsidR="00931E77">
        <w:tab/>
      </w:r>
      <w:r w:rsidR="00445BBA">
        <w:t>; and</w:t>
      </w:r>
    </w:p>
    <w:p w:rsidR="00445BBA" w:rsidRDefault="00D31415" w:rsidP="00445BBA">
      <w:pPr>
        <w:pStyle w:val="Level3"/>
      </w:pPr>
      <w:r>
        <w:t>"</w:t>
      </w:r>
      <w:r w:rsidR="00445BBA" w:rsidRPr="006B7129">
        <w:rPr>
          <w:b/>
          <w:bCs/>
        </w:rPr>
        <w:t>Guaranteed Obligations</w:t>
      </w:r>
      <w:r>
        <w:t>"</w:t>
      </w:r>
      <w:r w:rsidR="00445BBA">
        <w:t xml:space="preserve"> 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p w:rsidR="00445BBA" w:rsidRDefault="00445BBA" w:rsidP="00445BBA">
      <w:pPr>
        <w:pStyle w:val="Level2"/>
      </w:pPr>
      <w:r>
        <w:t xml:space="preserve">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w:t>
      </w:r>
      <w:proofErr w:type="gramStart"/>
      <w:r>
        <w:t>restated,  supplemented</w:t>
      </w:r>
      <w:proofErr w:type="gramEnd"/>
      <w:r>
        <w:t>, substituted or novated from time to time;</w:t>
      </w:r>
    </w:p>
    <w:p w:rsidR="00445BBA" w:rsidRDefault="00445BBA" w:rsidP="00445BBA">
      <w:pPr>
        <w:pStyle w:val="Level2"/>
      </w:pPr>
      <w:r>
        <w:t>unless the context otherwise requires, words importing the singular are to include the plural and vice versa;</w:t>
      </w:r>
    </w:p>
    <w:p w:rsidR="00445BBA" w:rsidRDefault="00445BBA" w:rsidP="00445BBA">
      <w:pPr>
        <w:pStyle w:val="Level2"/>
      </w:pPr>
      <w:r>
        <w:lastRenderedPageBreak/>
        <w:t>references to a person are to be construed to include that person's assignees or transferees or successors in title, whether direct or indirect;</w:t>
      </w:r>
    </w:p>
    <w:p w:rsidR="00445BBA" w:rsidRDefault="00445BBA" w:rsidP="00445BBA">
      <w:pPr>
        <w:pStyle w:val="Level2"/>
      </w:pPr>
      <w:r>
        <w:t xml:space="preserve">the words </w:t>
      </w:r>
      <w:r w:rsidR="00D31415">
        <w:t>"</w:t>
      </w:r>
      <w:r w:rsidRPr="00D31415">
        <w:rPr>
          <w:b/>
          <w:bCs/>
        </w:rPr>
        <w:t>other</w:t>
      </w:r>
      <w:r w:rsidR="00D31415">
        <w:t>"</w:t>
      </w:r>
      <w:r>
        <w:t xml:space="preserve"> and </w:t>
      </w:r>
      <w:r w:rsidR="00D31415">
        <w:t>"</w:t>
      </w:r>
      <w:r w:rsidRPr="00D31415">
        <w:rPr>
          <w:b/>
          <w:bCs/>
        </w:rPr>
        <w:t>otherwise</w:t>
      </w:r>
      <w:r w:rsidR="00D31415">
        <w:t>"</w:t>
      </w:r>
      <w:r>
        <w:t xml:space="preserve"> are not to be construed as confining the meaning of any following words to the class of thing previously stated where a wider construction is possible;</w:t>
      </w:r>
    </w:p>
    <w:p w:rsidR="00445BBA" w:rsidRDefault="00445BBA" w:rsidP="00445BBA">
      <w:pPr>
        <w:pStyle w:val="Level2"/>
      </w:pPr>
      <w:r>
        <w:t>unless the context otherwise requires, reference to a gender includes the other gender and the neuter;</w:t>
      </w:r>
    </w:p>
    <w:p w:rsidR="00445BBA" w:rsidRDefault="00445BBA" w:rsidP="00445BBA">
      <w:pPr>
        <w:pStyle w:val="Level2"/>
      </w:pPr>
      <w: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445BBA" w:rsidRDefault="00445BBA" w:rsidP="00445BBA">
      <w:pPr>
        <w:pStyle w:val="Level2"/>
      </w:pPr>
      <w:r>
        <w:t xml:space="preserve">unless the context otherwise requires, any phrase introduced by the words </w:t>
      </w:r>
      <w:r w:rsidR="00D31415">
        <w:t>"</w:t>
      </w:r>
      <w:r>
        <w:t>including</w:t>
      </w:r>
      <w:r w:rsidR="00D31415">
        <w:t>"</w:t>
      </w:r>
      <w:r>
        <w:t xml:space="preserve">, </w:t>
      </w:r>
      <w:r w:rsidR="00D31415">
        <w:t>"</w:t>
      </w:r>
      <w:r>
        <w:t>includes</w:t>
      </w:r>
      <w:r w:rsidR="00D31415">
        <w:t>"</w:t>
      </w:r>
      <w:r>
        <w:t xml:space="preserve">, </w:t>
      </w:r>
      <w:r w:rsidR="00D31415">
        <w:t>"</w:t>
      </w:r>
      <w:r>
        <w:t>in particular</w:t>
      </w:r>
      <w:r w:rsidR="00D31415">
        <w:t>"</w:t>
      </w:r>
      <w:r>
        <w:t xml:space="preserve">, </w:t>
      </w:r>
      <w:r w:rsidR="00D31415">
        <w:t>"</w:t>
      </w:r>
      <w:r>
        <w:t>for example</w:t>
      </w:r>
      <w:r w:rsidR="00D31415">
        <w:t>"</w:t>
      </w:r>
      <w:r>
        <w:t xml:space="preserve"> or similar, shall be construed as illustrative and without limitation to the generality of the related general words;</w:t>
      </w:r>
    </w:p>
    <w:p w:rsidR="00445BBA" w:rsidRDefault="00445BBA" w:rsidP="00445BBA">
      <w:pPr>
        <w:pStyle w:val="Level2"/>
      </w:pPr>
      <w:r>
        <w:t>references to Clauses and Schedules are, unless otherwise provided, references to Clauses of and Schedules to this Deed of Guarantee; and</w:t>
      </w:r>
    </w:p>
    <w:p w:rsidR="00445BBA" w:rsidRDefault="00445BBA" w:rsidP="00445BBA">
      <w:pPr>
        <w:pStyle w:val="Level2"/>
      </w:pPr>
      <w:r>
        <w:t>references to liability are to include any liability whether actual, contingent, present or future.</w:t>
      </w:r>
    </w:p>
    <w:p w:rsidR="00445BBA" w:rsidRPr="006B7129" w:rsidRDefault="006B7129" w:rsidP="00445BBA">
      <w:pPr>
        <w:pStyle w:val="Level1"/>
        <w:rPr>
          <w:b/>
          <w:bCs/>
        </w:rPr>
      </w:pPr>
      <w:r w:rsidRPr="006B7129">
        <w:rPr>
          <w:b/>
          <w:bCs/>
        </w:rPr>
        <w:t>GUARANTEE AND INDEMNITY</w:t>
      </w:r>
    </w:p>
    <w:p w:rsidR="00445BBA" w:rsidRDefault="00445BBA" w:rsidP="00445BBA">
      <w:pPr>
        <w:pStyle w:val="Level2"/>
      </w:pPr>
      <w:bookmarkStart w:id="0" w:name="_Ref469064523"/>
      <w:r>
        <w:t>The Guarantor</w:t>
      </w:r>
      <w:r w:rsidR="003A1448">
        <w:t>s</w:t>
      </w:r>
      <w:r>
        <w:t xml:space="preserve"> irrevocably and unconditionally </w:t>
      </w:r>
      <w:r w:rsidR="003A1448">
        <w:t xml:space="preserve">jointly and severally </w:t>
      </w:r>
      <w:r>
        <w:t xml:space="preserve">guarantee and undertake to the Beneficiary to procure that the Supplier duly and punctually performs </w:t>
      </w:r>
      <w:proofErr w:type="gramStart"/>
      <w:r>
        <w:t>all of</w:t>
      </w:r>
      <w:proofErr w:type="gramEnd"/>
      <w:r>
        <w:t xml:space="preserve"> the Guaranteed Obligations now or hereafter due, owing or incurred by the Supplier to the Beneficiary.</w:t>
      </w:r>
      <w:bookmarkEnd w:id="0"/>
      <w:r>
        <w:t xml:space="preserve"> </w:t>
      </w:r>
    </w:p>
    <w:p w:rsidR="00445BBA" w:rsidRDefault="00445BBA" w:rsidP="00445BBA">
      <w:pPr>
        <w:pStyle w:val="Level2"/>
      </w:pPr>
      <w:r>
        <w:t>The Guarantor</w:t>
      </w:r>
      <w:r w:rsidR="003A1448">
        <w:t>s</w:t>
      </w:r>
      <w:r>
        <w:t xml:space="preserve"> irrevocably and unconditionally </w:t>
      </w:r>
      <w:r w:rsidR="003A1448">
        <w:t xml:space="preserve">jointly and severally </w:t>
      </w:r>
      <w:r>
        <w:t xml:space="preserve">undertake upon demand to pay to the Beneficiary all monies and liabilities which are now or at any time hereafter shall have become payable by the Supplier to the Beneficiary under or in connection with the Guaranteed Agreement or in respect of the Guaranteed Obligations as if </w:t>
      </w:r>
      <w:r w:rsidR="003A1448">
        <w:t>they</w:t>
      </w:r>
      <w:r>
        <w:t xml:space="preserve"> </w:t>
      </w:r>
      <w:proofErr w:type="gramStart"/>
      <w:r>
        <w:t>were  primary</w:t>
      </w:r>
      <w:proofErr w:type="gramEnd"/>
      <w:r>
        <w:t xml:space="preserve"> obligor</w:t>
      </w:r>
      <w:r w:rsidR="003A1448">
        <w:t>s</w:t>
      </w:r>
      <w:r>
        <w:t>.</w:t>
      </w:r>
      <w:r w:rsidR="00F2433E">
        <w:t xml:space="preserve"> Subject to the other provisions of this Deed of Guarantee, this Clause 2.2 shall not be construed as imposing greater obligations or liabilities on the Guarantor</w:t>
      </w:r>
      <w:r w:rsidR="003A1448">
        <w:t>s</w:t>
      </w:r>
      <w:r w:rsidR="00F2433E">
        <w:t xml:space="preserve"> than are purported to be imposed on the Supplier under the Guaranteed Agreement.</w:t>
      </w:r>
    </w:p>
    <w:p w:rsidR="00445BBA" w:rsidRDefault="00445BBA" w:rsidP="00445BBA">
      <w:pPr>
        <w:pStyle w:val="Level2"/>
      </w:pPr>
      <w:bookmarkStart w:id="1" w:name="_Ref469064529"/>
      <w:r>
        <w:t>If at any time the Supplier shall fail to perform any of the Guaranteed Obligations, the Guarantor</w:t>
      </w:r>
      <w:r w:rsidR="003A1448">
        <w:t>s</w:t>
      </w:r>
      <w:r>
        <w:t>, as primary obligor</w:t>
      </w:r>
      <w:r w:rsidR="003A1448">
        <w:t>s</w:t>
      </w:r>
      <w:r>
        <w:t xml:space="preserve">, irrevocably and unconditionally </w:t>
      </w:r>
      <w:r w:rsidR="003A1448">
        <w:t xml:space="preserve">jointly and severally </w:t>
      </w:r>
      <w:r>
        <w:t xml:space="preserve">undertake to the Beneficiary that, upon first demand by the Beneficiary </w:t>
      </w:r>
      <w:r w:rsidR="003A1448">
        <w:t>they</w:t>
      </w:r>
      <w:r>
        <w:t xml:space="preserve"> shall, at the cost and expense of the Guarantor:</w:t>
      </w:r>
      <w:bookmarkEnd w:id="1"/>
    </w:p>
    <w:p w:rsidR="00445BBA" w:rsidRDefault="00445BBA" w:rsidP="00445BBA">
      <w:pPr>
        <w:pStyle w:val="Level3"/>
      </w:pPr>
      <w:r>
        <w:t xml:space="preserve">fully, punctually and specifically perform such Guaranteed Obligations as if </w:t>
      </w:r>
      <w:r w:rsidR="003A1448">
        <w:t>they</w:t>
      </w:r>
      <w:r>
        <w:t xml:space="preserve"> were </w:t>
      </w:r>
      <w:r w:rsidR="003A1448">
        <w:t>themselves</w:t>
      </w:r>
      <w:r>
        <w:t xml:space="preserve"> direct and primary obligor</w:t>
      </w:r>
      <w:r w:rsidR="003A1448">
        <w:t>s</w:t>
      </w:r>
      <w:r>
        <w:t xml:space="preserve"> to the Beneficiary in respect of the Guaranteed Obligations and liable as if the Guaranteed Agreement had been </w:t>
      </w:r>
      <w:proofErr w:type="gramStart"/>
      <w:r>
        <w:t>entered into</w:t>
      </w:r>
      <w:proofErr w:type="gramEnd"/>
      <w:r>
        <w:t xml:space="preserve"> directly by the Guarantor</w:t>
      </w:r>
      <w:r w:rsidR="003A1448">
        <w:t>s</w:t>
      </w:r>
      <w:r>
        <w:t xml:space="preserve"> and the Beneficiary; and</w:t>
      </w:r>
    </w:p>
    <w:p w:rsidR="00445BBA" w:rsidRDefault="00445BBA" w:rsidP="00445BBA">
      <w:pPr>
        <w:pStyle w:val="Level3"/>
      </w:pPr>
      <w: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w:t>
      </w:r>
      <w:r>
        <w:lastRenderedPageBreak/>
        <w:t>construed as imposing greater obligations or liabilities on the Guarantor</w:t>
      </w:r>
      <w:r w:rsidR="003A1448">
        <w:t>s</w:t>
      </w:r>
      <w:r>
        <w:t xml:space="preserve"> than are purported to be imposed on the Supplier under the Guaranteed Agreement.  </w:t>
      </w:r>
    </w:p>
    <w:p w:rsidR="00445BBA" w:rsidRDefault="00445BBA" w:rsidP="00445BBA">
      <w:pPr>
        <w:pStyle w:val="Level2"/>
      </w:pPr>
      <w:r>
        <w:t xml:space="preserve">As a separate and independent obligation and liability from </w:t>
      </w:r>
      <w:r w:rsidR="003A1448">
        <w:t>their</w:t>
      </w:r>
      <w:r>
        <w:t xml:space="preserve"> obligations and liabilities under Clauses </w:t>
      </w:r>
      <w:r w:rsidR="00875A52">
        <w:fldChar w:fldCharType="begin"/>
      </w:r>
      <w:r w:rsidR="00875A52">
        <w:instrText xml:space="preserve"> REF _Ref469064523 \r \h </w:instrText>
      </w:r>
      <w:r w:rsidR="00875A52">
        <w:fldChar w:fldCharType="separate"/>
      </w:r>
      <w:r w:rsidR="008778AD">
        <w:t>2.1</w:t>
      </w:r>
      <w:r w:rsidR="00875A52">
        <w:fldChar w:fldCharType="end"/>
      </w:r>
      <w:r>
        <w:t xml:space="preserve"> to </w:t>
      </w:r>
      <w:r w:rsidR="00875A52">
        <w:fldChar w:fldCharType="begin"/>
      </w:r>
      <w:r w:rsidR="00875A52">
        <w:instrText xml:space="preserve"> REF _Ref469064529 \r \h </w:instrText>
      </w:r>
      <w:r w:rsidR="00875A52">
        <w:fldChar w:fldCharType="separate"/>
      </w:r>
      <w:r w:rsidR="008778AD">
        <w:t>2.3</w:t>
      </w:r>
      <w:r w:rsidR="00875A52">
        <w:fldChar w:fldCharType="end"/>
      </w:r>
      <w:r>
        <w:t xml:space="preserve"> above, the Guarantor</w:t>
      </w:r>
      <w:r w:rsidR="003A1448">
        <w:t>s</w:t>
      </w:r>
      <w:r>
        <w:t xml:space="preserve"> as primary obligor</w:t>
      </w:r>
      <w:r w:rsidR="003A1448">
        <w:t>s</w:t>
      </w:r>
      <w:r>
        <w:t xml:space="preserve"> irrevocably and unconditionally </w:t>
      </w:r>
      <w:r w:rsidR="003A1448">
        <w:t xml:space="preserve">jointly and severally </w:t>
      </w:r>
      <w:r>
        <w:t>undertake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w:t>
      </w:r>
      <w:r w:rsidR="00F423AA">
        <w:t>s</w:t>
      </w:r>
      <w:r>
        <w:t xml:space="preserve"> is or becomes unenforceable, invalid or illegal as if the obligation guaranteed had not become unenforceable, invalid or illegal provided that the Guarantors</w:t>
      </w:r>
      <w:r w:rsidR="00F423AA">
        <w:t>'</w:t>
      </w:r>
      <w:r>
        <w:t xml:space="preserve"> liability shall be no greater than the Supplier's liability would have been if the obligation guaranteed had not become unenforceable, invalid or illegal.  </w:t>
      </w:r>
    </w:p>
    <w:p w:rsidR="00445BBA" w:rsidRPr="006B7129" w:rsidRDefault="006B7129" w:rsidP="00445BBA">
      <w:pPr>
        <w:pStyle w:val="Level1"/>
        <w:rPr>
          <w:b/>
          <w:bCs/>
        </w:rPr>
      </w:pPr>
      <w:bookmarkStart w:id="2" w:name="_Ref469064590"/>
      <w:r w:rsidRPr="006B7129">
        <w:rPr>
          <w:b/>
          <w:bCs/>
        </w:rPr>
        <w:t>OBLIGATION TO ENTER INTO A NEW CONTRACT</w:t>
      </w:r>
      <w:bookmarkEnd w:id="2"/>
    </w:p>
    <w:p w:rsidR="00445BBA" w:rsidRDefault="00445BBA" w:rsidP="00445BBA">
      <w:pPr>
        <w:pStyle w:val="Body1"/>
      </w:pPr>
      <w: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w:t>
      </w:r>
      <w:r w:rsidR="000E57F9">
        <w:t>s</w:t>
      </w:r>
      <w:r>
        <w:t xml:space="preserve"> will, at the request of the Beneficiary enter into a contract with the Beneficiary in terms mutatis mutandis the same as the Guaranteed Agreement and the obligations of the Guarantor</w:t>
      </w:r>
      <w:r w:rsidR="00F423AA">
        <w:t>s</w:t>
      </w:r>
      <w:r>
        <w:t xml:space="preserve"> under such substitute agreement shall be the same as if the Guarantor</w:t>
      </w:r>
      <w:r w:rsidR="00F423AA">
        <w:t>s</w:t>
      </w:r>
      <w:r>
        <w:t xml:space="preserve"> had been original obligor</w:t>
      </w:r>
      <w:r w:rsidR="000E57F9">
        <w:t>s</w:t>
      </w:r>
      <w:r>
        <w:t xml:space="preserve"> under the Guaranteed Agreement or under an agreement entered into on the same terms and at the same time as the Guaranteed Agreement with the Beneficiary.</w:t>
      </w:r>
    </w:p>
    <w:p w:rsidR="00445BBA" w:rsidRPr="006B7129" w:rsidRDefault="006B7129" w:rsidP="00445BBA">
      <w:pPr>
        <w:pStyle w:val="Level1"/>
        <w:rPr>
          <w:b/>
          <w:bCs/>
        </w:rPr>
      </w:pPr>
      <w:r w:rsidRPr="006B7129">
        <w:rPr>
          <w:b/>
          <w:bCs/>
        </w:rPr>
        <w:t>DEMANDS AND NOTICES</w:t>
      </w:r>
    </w:p>
    <w:p w:rsidR="00445BBA" w:rsidRDefault="00445BBA" w:rsidP="00445BBA">
      <w:pPr>
        <w:pStyle w:val="Level2"/>
      </w:pPr>
      <w:r>
        <w:t>Any demand or notice served by the Beneficiary on the Guarantor</w:t>
      </w:r>
      <w:r w:rsidR="00F423AA">
        <w:t>s</w:t>
      </w:r>
      <w:r>
        <w:t xml:space="preserve"> under this Deed of Guarantee shall be in writing, addressed to:</w:t>
      </w:r>
    </w:p>
    <w:p w:rsidR="00F423AA" w:rsidRDefault="00F423AA" w:rsidP="00445BBA">
      <w:pPr>
        <w:pStyle w:val="Level3"/>
      </w:pPr>
      <w:r>
        <w:t>in the case of Amey</w:t>
      </w:r>
      <w:r w:rsidR="00920096">
        <w:t>:</w:t>
      </w:r>
      <w:r>
        <w:t xml:space="preserve"> </w:t>
      </w:r>
    </w:p>
    <w:p w:rsidR="00B7479F" w:rsidRDefault="00B7479F" w:rsidP="007E4E98">
      <w:pPr>
        <w:pStyle w:val="Level4"/>
      </w:pPr>
      <w:r w:rsidRPr="00EC1CC3">
        <w:rPr>
          <w:highlight w:val="yellow"/>
        </w:rPr>
        <w:t>*Redacted</w:t>
      </w:r>
      <w:r>
        <w:t xml:space="preserve"> </w:t>
      </w:r>
    </w:p>
    <w:p w:rsidR="00445BBA" w:rsidRDefault="00445BBA" w:rsidP="007E4E98">
      <w:pPr>
        <w:pStyle w:val="Level4"/>
      </w:pPr>
      <w:bookmarkStart w:id="3" w:name="_GoBack"/>
      <w:bookmarkEnd w:id="3"/>
      <w:r>
        <w:t xml:space="preserve">For the Attention of </w:t>
      </w:r>
      <w:r w:rsidR="00C4326C">
        <w:t>the Company Secretary;</w:t>
      </w:r>
    </w:p>
    <w:p w:rsidR="00920096" w:rsidRDefault="00920096">
      <w:pPr>
        <w:pStyle w:val="Level3"/>
      </w:pPr>
      <w:r>
        <w:t>in the case of GEO:</w:t>
      </w:r>
    </w:p>
    <w:p w:rsidR="00EC1CC3" w:rsidRDefault="00EC1CC3" w:rsidP="00920096">
      <w:pPr>
        <w:pStyle w:val="Level4"/>
      </w:pPr>
      <w:r w:rsidRPr="00EC1CC3">
        <w:rPr>
          <w:highlight w:val="yellow"/>
        </w:rPr>
        <w:t>*Redacted</w:t>
      </w:r>
      <w:r>
        <w:t xml:space="preserve"> </w:t>
      </w:r>
    </w:p>
    <w:p w:rsidR="00920096" w:rsidRDefault="00920096" w:rsidP="00920096">
      <w:pPr>
        <w:pStyle w:val="Level4"/>
      </w:pPr>
      <w:r>
        <w:t xml:space="preserve">For the Attention of </w:t>
      </w:r>
      <w:r w:rsidR="00C4326C">
        <w:t>the General Counsel,</w:t>
      </w:r>
    </w:p>
    <w:p w:rsidR="00445BBA" w:rsidRDefault="00445BBA" w:rsidP="00445BBA">
      <w:pPr>
        <w:pStyle w:val="Body3"/>
      </w:pPr>
      <w:r>
        <w:t xml:space="preserve">or such other address in England and Wales or facsimile number as the </w:t>
      </w:r>
      <w:r w:rsidR="00920096">
        <w:t xml:space="preserve">relevant </w:t>
      </w:r>
      <w:r>
        <w:t>Guarantor has from time to time notified to the Beneficiary in writing in accordance with the terms of this Deed of Guarantee as being an address or facsimile number for the receipt of such demands or notices.</w:t>
      </w:r>
    </w:p>
    <w:p w:rsidR="00445BBA" w:rsidRDefault="00445BBA" w:rsidP="00445BBA">
      <w:pPr>
        <w:pStyle w:val="Level2"/>
      </w:pPr>
      <w:r>
        <w:t>Any notice or demand served on the Guarantor</w:t>
      </w:r>
      <w:r w:rsidR="00920096">
        <w:t>s</w:t>
      </w:r>
      <w:r>
        <w:t xml:space="preserve"> or the Beneficiary under this Deed of Guarantee shall be deemed to have been served:</w:t>
      </w:r>
    </w:p>
    <w:p w:rsidR="00445BBA" w:rsidRDefault="00445BBA" w:rsidP="00445BBA">
      <w:pPr>
        <w:pStyle w:val="Level3"/>
      </w:pPr>
      <w:r>
        <w:t>if delivered by hand, at the time of delivery; or</w:t>
      </w:r>
    </w:p>
    <w:p w:rsidR="00445BBA" w:rsidRDefault="00445BBA" w:rsidP="00445BBA">
      <w:pPr>
        <w:pStyle w:val="Level3"/>
      </w:pPr>
      <w:r>
        <w:t>if posted, at 10.00 a.m. on the second Working Day after it was put into the post; or</w:t>
      </w:r>
    </w:p>
    <w:p w:rsidR="00445BBA" w:rsidRDefault="00445BBA" w:rsidP="00445BBA">
      <w:pPr>
        <w:pStyle w:val="Level3"/>
      </w:pPr>
      <w:r>
        <w:lastRenderedPageBreak/>
        <w:t>if sent by facsimile, at the time of despatch, if despatched before 5.00 p.m. on any Working Day, and in any other case at 10.00 a.m. on the next Working Day.</w:t>
      </w:r>
    </w:p>
    <w:p w:rsidR="00445BBA" w:rsidRDefault="00445BBA" w:rsidP="00445BBA">
      <w:pPr>
        <w:pStyle w:val="Level2"/>
      </w:pPr>
      <w:r>
        <w:t xml:space="preserve">In proving service of a notice or demand on </w:t>
      </w:r>
      <w:r w:rsidR="00920096">
        <w:t>a</w:t>
      </w:r>
      <w:r>
        <w:t xml:space="preserv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w:t>
      </w:r>
      <w:proofErr w:type="gramStart"/>
      <w:r>
        <w:t>despatched, as the case may be</w:t>
      </w:r>
      <w:proofErr w:type="gramEnd"/>
      <w:r>
        <w:t>.</w:t>
      </w:r>
    </w:p>
    <w:p w:rsidR="00445BBA" w:rsidRDefault="00445BBA" w:rsidP="00445BBA">
      <w:pPr>
        <w:pStyle w:val="Level2"/>
      </w:pPr>
      <w:r>
        <w:t>Any notice purported to be served on the Beneficiary under this Deed of Guarantee shall only be valid when received in writing by the Beneficiary.</w:t>
      </w:r>
    </w:p>
    <w:p w:rsidR="00445BBA" w:rsidRPr="006B7129" w:rsidRDefault="006B7129" w:rsidP="00445BBA">
      <w:pPr>
        <w:pStyle w:val="Level1"/>
        <w:rPr>
          <w:b/>
          <w:bCs/>
        </w:rPr>
      </w:pPr>
      <w:bookmarkStart w:id="4" w:name="_Ref469064550"/>
      <w:r w:rsidRPr="006B7129">
        <w:rPr>
          <w:b/>
          <w:bCs/>
        </w:rPr>
        <w:t>BENEFICIARY'S PROTECTIONS</w:t>
      </w:r>
      <w:bookmarkEnd w:id="4"/>
    </w:p>
    <w:p w:rsidR="00445BBA" w:rsidRDefault="00445BBA" w:rsidP="00445BBA">
      <w:pPr>
        <w:pStyle w:val="Level2"/>
      </w:pPr>
      <w:r>
        <w:t>The Guarantor</w:t>
      </w:r>
      <w:r w:rsidR="00920096">
        <w:t>s</w:t>
      </w:r>
      <w:r>
        <w:t xml:space="preserve">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445BBA" w:rsidRDefault="00445BBA" w:rsidP="00445BBA">
      <w:pPr>
        <w:pStyle w:val="Level2"/>
      </w:pPr>
      <w:r>
        <w:t xml:space="preserve">This Deed of Guarantee shall be a continuing security for the Guaranteed Obligations and accordingly: </w:t>
      </w:r>
    </w:p>
    <w:p w:rsidR="00445BBA" w:rsidRDefault="00445BBA" w:rsidP="00445BBA">
      <w:pPr>
        <w:pStyle w:val="Level3"/>
      </w:pPr>
      <w: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445BBA" w:rsidRDefault="00445BBA" w:rsidP="00445BBA">
      <w:pPr>
        <w:pStyle w:val="Level3"/>
      </w:pPr>
      <w: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w:t>
      </w:r>
      <w:r w:rsidR="00920096">
        <w:t>s</w:t>
      </w:r>
      <w:r>
        <w:t xml:space="preserve"> or any other person;</w:t>
      </w:r>
    </w:p>
    <w:p w:rsidR="00445BBA" w:rsidRDefault="00445BBA" w:rsidP="00445BBA">
      <w:pPr>
        <w:pStyle w:val="Level3"/>
      </w:pPr>
      <w:r>
        <w:t>if, for any reason, any of the Guaranteed Obligations shall prove to have been or shall become void or unenforceable against the Supplier for any reason whatsoever, the Guarantor</w:t>
      </w:r>
      <w:r w:rsidR="00920096">
        <w:t>s</w:t>
      </w:r>
      <w:r>
        <w:t xml:space="preserve"> shall nevertheless be liable in respect of that purported obligation or liability as if the same were fully valid and enforceable and the Guarantor</w:t>
      </w:r>
      <w:r w:rsidR="00920096">
        <w:t>s</w:t>
      </w:r>
      <w:r>
        <w:t xml:space="preserve"> were principal debtor in respect thereof; and </w:t>
      </w:r>
    </w:p>
    <w:p w:rsidR="00445BBA" w:rsidRDefault="00445BBA" w:rsidP="00445BBA">
      <w:pPr>
        <w:pStyle w:val="Level3"/>
      </w:pPr>
      <w:r>
        <w:t>the rights of the Beneficiary against the Guarantor</w:t>
      </w:r>
      <w:r w:rsidR="00920096">
        <w:t>s</w:t>
      </w:r>
      <w:r>
        <w:t xml:space="preserve"> under this Deed of Guarantee are in addition to, shall not be affected by and shall not prejudice, any other security, guarantee, indemnity or other rights or remedies available to the Beneficiary.</w:t>
      </w:r>
    </w:p>
    <w:p w:rsidR="00445BBA" w:rsidRDefault="00445BBA" w:rsidP="00445BBA">
      <w:pPr>
        <w:pStyle w:val="Level2"/>
      </w:pPr>
      <w:r>
        <w:t>The Beneficiary shall be entitled to exercise its rights and to make demands on the Guarantor</w:t>
      </w:r>
      <w:r w:rsidR="00920096">
        <w:t>s</w:t>
      </w:r>
      <w:r>
        <w:t xml:space="preserve"> under this Deed of Guarantee as often as it wishes and the making of a demand (whether effective, partial or defective) in respect of the breach by the Supplier of any Guaranteed Obligation shall not preclude the Beneficiary from making a further demand in respect of the same or some other default in respect of the same Guaranteed Obligation.</w:t>
      </w:r>
    </w:p>
    <w:p w:rsidR="00445BBA" w:rsidRDefault="00445BBA" w:rsidP="00445BBA">
      <w:pPr>
        <w:pStyle w:val="Level2"/>
      </w:pPr>
      <w:r>
        <w:t>The Beneficiary shall not be obliged before taking steps to enforce this Deed of Guarantee against the Guarantor</w:t>
      </w:r>
      <w:r w:rsidR="00920096">
        <w:t>s</w:t>
      </w:r>
      <w:r>
        <w:t xml:space="preserve"> to obtain judgment against the Supplier or the Guarantor</w:t>
      </w:r>
      <w:r w:rsidR="00920096">
        <w:t>s</w:t>
      </w:r>
      <w:r>
        <w:t xml:space="preserve"> or any third party in any court, or to make or file any claim in a bankruptcy </w:t>
      </w:r>
      <w:r>
        <w:lastRenderedPageBreak/>
        <w:t>or liquidation of the Supplier or any third party, or to take any action whatsoever against the Supplier or the Guarantor</w:t>
      </w:r>
      <w:r w:rsidR="00920096">
        <w:t>s</w:t>
      </w:r>
      <w:r>
        <w:t xml:space="preserve"> or any third party or to resort to any other security or guarantee or other means of payment. No action (or inaction) by the Beneficiary in respect of any such security, guarantee or other means of payment shall prejudice or affect the liability of the Guarantor</w:t>
      </w:r>
      <w:r w:rsidR="00920096">
        <w:t>s</w:t>
      </w:r>
      <w:r>
        <w:t xml:space="preserve"> hereunder.</w:t>
      </w:r>
    </w:p>
    <w:p w:rsidR="00445BBA" w:rsidRDefault="00445BBA" w:rsidP="00445BBA">
      <w:pPr>
        <w:pStyle w:val="Level2"/>
      </w:pPr>
      <w:r>
        <w:t>The Beneficiary's rights under this Deed of Guarantee are cumulative and not exclusive of any rights provided by law and may be exercised from time to time and as often as the Beneficiary deems expedient.</w:t>
      </w:r>
    </w:p>
    <w:p w:rsidR="00445BBA" w:rsidRDefault="00445BBA" w:rsidP="00445BBA">
      <w:pPr>
        <w:pStyle w:val="Level2"/>
      </w:pPr>
      <w:r>
        <w:t>Any waiver by the Beneficiary of any terms of this Deed of Guarantee, or of any Guaranteed Obligations shall only be effective if given in writing and then only for the purpose and upon the terms and conditions, if any, on which it is given.</w:t>
      </w:r>
    </w:p>
    <w:p w:rsidR="00445BBA" w:rsidRDefault="00445BBA" w:rsidP="00445BBA">
      <w:pPr>
        <w:pStyle w:val="Level2"/>
      </w:pPr>
      <w:r>
        <w:t>Any release, discharge or settlement between the Guarantor</w:t>
      </w:r>
      <w:r w:rsidR="00920096">
        <w:t>s</w:t>
      </w:r>
      <w:r>
        <w:t xml:space="preserve"> and the Beneficiary shall be conditional upon no security, disposition or payment to the Beneficiary by the Guarantor</w:t>
      </w:r>
      <w:r w:rsidR="00920096">
        <w:t>s</w:t>
      </w:r>
      <w:r>
        <w:t xml:space="preserve">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w:t>
      </w:r>
      <w:r w:rsidR="00920096">
        <w:t>s</w:t>
      </w:r>
      <w:r>
        <w:t xml:space="preserve"> for such period as the Beneficiary may determine.</w:t>
      </w:r>
    </w:p>
    <w:p w:rsidR="00445BBA" w:rsidRPr="006B7129" w:rsidRDefault="006B7129" w:rsidP="00445BBA">
      <w:pPr>
        <w:pStyle w:val="Level1"/>
        <w:rPr>
          <w:b/>
          <w:bCs/>
        </w:rPr>
      </w:pPr>
      <w:r w:rsidRPr="006B7129">
        <w:rPr>
          <w:b/>
          <w:bCs/>
        </w:rPr>
        <w:t>GUARANTOR INTENT</w:t>
      </w:r>
    </w:p>
    <w:p w:rsidR="00445BBA" w:rsidRDefault="00445BBA" w:rsidP="006B7129">
      <w:pPr>
        <w:pStyle w:val="Body1"/>
      </w:pPr>
      <w:r>
        <w:t xml:space="preserve">Without prejudice to the generality of Clause </w:t>
      </w:r>
      <w:r w:rsidR="00875A52">
        <w:fldChar w:fldCharType="begin"/>
      </w:r>
      <w:r w:rsidR="00875A52">
        <w:instrText xml:space="preserve"> REF _Ref469064550 \r \h </w:instrText>
      </w:r>
      <w:r w:rsidR="00875A52">
        <w:fldChar w:fldCharType="separate"/>
      </w:r>
      <w:r w:rsidR="008778AD">
        <w:t>5</w:t>
      </w:r>
      <w:r w:rsidR="00875A52">
        <w:fldChar w:fldCharType="end"/>
      </w:r>
      <w:r>
        <w:t xml:space="preserve"> (Beneficiary’s protections), the Guarantor</w:t>
      </w:r>
      <w:r w:rsidR="00920096">
        <w:t>s</w:t>
      </w:r>
      <w:r>
        <w:t xml:space="preserve"> expressly confirm that </w:t>
      </w:r>
      <w:r w:rsidR="00920096">
        <w:t>they</w:t>
      </w:r>
      <w:r>
        <w:t xml:space="preserve"> intend that this Deed of Guarantee shall extend from time to time to any (however fundamental) variation, increase, extension or addition of or to the Guaranteed Agreement and any associated fees, costs and/or expenses.</w:t>
      </w:r>
    </w:p>
    <w:p w:rsidR="00445BBA" w:rsidRPr="006B7129" w:rsidRDefault="006B7129" w:rsidP="00445BBA">
      <w:pPr>
        <w:pStyle w:val="Level1"/>
        <w:rPr>
          <w:b/>
          <w:bCs/>
        </w:rPr>
      </w:pPr>
      <w:bookmarkStart w:id="5" w:name="_Ref22560478"/>
      <w:r w:rsidRPr="006B7129">
        <w:rPr>
          <w:b/>
          <w:bCs/>
        </w:rPr>
        <w:t>RIGHTS OF SUBROGATION</w:t>
      </w:r>
      <w:bookmarkEnd w:id="5"/>
    </w:p>
    <w:p w:rsidR="00445BBA" w:rsidRDefault="000E57F9" w:rsidP="00445BBA">
      <w:pPr>
        <w:pStyle w:val="Body1"/>
      </w:pPr>
      <w:r>
        <w:t>Each</w:t>
      </w:r>
      <w:r w:rsidR="00445BBA">
        <w:t xml:space="preserve"> Guarantor shall, at any time when there is any default in the performance of any of the Guaranteed Obligations by the Supplier and/or any default by the Guarantor in the performance of any of its obligations under this Deed of Guarantee</w:t>
      </w:r>
      <w:r w:rsidR="00C4326C">
        <w:t xml:space="preserve"> and such default is outstanding</w:t>
      </w:r>
      <w:r w:rsidR="00445BBA">
        <w:t xml:space="preserve">, exercise any rights it may have: </w:t>
      </w:r>
    </w:p>
    <w:p w:rsidR="00445BBA" w:rsidRDefault="00445BBA" w:rsidP="00445BBA">
      <w:pPr>
        <w:pStyle w:val="Level2"/>
      </w:pPr>
      <w:r>
        <w:t>of subrogation and indemnity</w:t>
      </w:r>
      <w:r w:rsidR="00C4326C">
        <w:t xml:space="preserve"> </w:t>
      </w:r>
      <w:proofErr w:type="gramStart"/>
      <w:r w:rsidR="00C4326C">
        <w:t>in connection with</w:t>
      </w:r>
      <w:proofErr w:type="gramEnd"/>
      <w:r w:rsidR="00C4326C">
        <w:t xml:space="preserve"> any obligations or liabilities that arise or may arise under this Deed of Guarantee</w:t>
      </w:r>
      <w:r>
        <w:t xml:space="preserve">; </w:t>
      </w:r>
    </w:p>
    <w:p w:rsidR="00445BBA" w:rsidRDefault="00445BBA" w:rsidP="00445BBA">
      <w:pPr>
        <w:pStyle w:val="Level2"/>
      </w:pPr>
      <w:r>
        <w:t>to take the benefit of, share in or enforce any security or other guarantee or indemnity for the Supplier’s obligations; and</w:t>
      </w:r>
    </w:p>
    <w:p w:rsidR="00445BBA" w:rsidRDefault="00445BBA" w:rsidP="00445BBA">
      <w:pPr>
        <w:pStyle w:val="Level2"/>
      </w:pPr>
      <w:r>
        <w:t xml:space="preserve">to prove in the liquidation or insolvency of the Supplier, </w:t>
      </w:r>
    </w:p>
    <w:p w:rsidR="00445BBA" w:rsidRDefault="00445BBA" w:rsidP="00445BBA">
      <w:pPr>
        <w:pStyle w:val="Body2"/>
      </w:pPr>
      <w:r>
        <w:t xml:space="preserve">only in accordance with the Beneficiary’s written instructions and shall hold any amount recovered </w:t>
      </w:r>
      <w:proofErr w:type="gramStart"/>
      <w:r>
        <w:t>as a result of</w:t>
      </w:r>
      <w:proofErr w:type="gramEnd"/>
      <w:r>
        <w:t xml:space="preserve"> the exercise of such rights up to such amount as the Beneficiary determines in its sole discretion represents the amount of the Guarantors</w:t>
      </w:r>
      <w:r w:rsidR="00920096">
        <w:t>'</w:t>
      </w:r>
      <w:r>
        <w:t xml:space="preserve"> liabilities under this Deed of Guarantee (the </w:t>
      </w:r>
      <w:r w:rsidR="00D31415">
        <w:t>"</w:t>
      </w:r>
      <w:r w:rsidRPr="006B7129">
        <w:rPr>
          <w:b/>
          <w:bCs/>
        </w:rPr>
        <w:t>Guarantee Estimate Amount</w:t>
      </w:r>
      <w:r w:rsidR="00D31415">
        <w:t>"</w:t>
      </w:r>
      <w:r>
        <w:t xml:space="preserve">) on trust for the Beneficiary and pay the same to the Beneficiary on first demand.  </w:t>
      </w:r>
      <w:r w:rsidR="000E57F9">
        <w:t xml:space="preserve">Each </w:t>
      </w:r>
      <w:r>
        <w:t xml:space="preserve">Guarantor may retain for its own account or otherwise deal with any such amounts recovered </w:t>
      </w:r>
      <w:proofErr w:type="gramStart"/>
      <w:r>
        <w:t>in excess of</w:t>
      </w:r>
      <w:proofErr w:type="gramEnd"/>
      <w:r>
        <w:t xml:space="preserve"> the Guarantee Estimate Amount as the Guarantor may determine in its sole discretion.  </w:t>
      </w:r>
      <w:r w:rsidR="002A24DE">
        <w:t>Each</w:t>
      </w:r>
      <w:r>
        <w:t xml:space="preserve"> Guarantor hereby confirms that it has not taken any security from the Supplier</w:t>
      </w:r>
      <w:r w:rsidR="00B51388">
        <w:t xml:space="preserve"> in relation to the Guaranteed Obligations</w:t>
      </w:r>
      <w:r>
        <w:t xml:space="preserve"> (other than cross-indemnities or other security taken in the ordinary course of its financial arrangements with its Affiliates) and agrees not to take any further security</w:t>
      </w:r>
      <w:r w:rsidR="00B51388">
        <w:t xml:space="preserve"> in relation </w:t>
      </w:r>
      <w:r w:rsidR="00B51388">
        <w:lastRenderedPageBreak/>
        <w:t>to the Guaranteed Obligations</w:t>
      </w:r>
      <w:r>
        <w:t xml:space="preserve"> until </w:t>
      </w:r>
      <w:r w:rsidR="0010436A">
        <w:t xml:space="preserve">the </w:t>
      </w:r>
      <w:r>
        <w:t>Beneficiary receives all moneys payable hereunder and will hold any security taken in breach of this Clause on trust for the Beneficiary.</w:t>
      </w:r>
      <w:r w:rsidR="00C4326C">
        <w:t xml:space="preserve"> For the avoidance of doubt, the Beneficiary confirms that each Guarantor shall be entitled to exercise any rights it may have as described in this Clause </w:t>
      </w:r>
      <w:r w:rsidR="00C4326C">
        <w:fldChar w:fldCharType="begin"/>
      </w:r>
      <w:r w:rsidR="00C4326C">
        <w:instrText xml:space="preserve"> REF _Ref22560478 \r \h </w:instrText>
      </w:r>
      <w:r w:rsidR="00C4326C">
        <w:fldChar w:fldCharType="separate"/>
      </w:r>
      <w:r w:rsidR="00C4326C">
        <w:t>7</w:t>
      </w:r>
      <w:r w:rsidR="00C4326C">
        <w:fldChar w:fldCharType="end"/>
      </w:r>
      <w:r w:rsidR="00C4326C">
        <w:t xml:space="preserve">, if there is no default in the performance of any of the Guaranteed Obligations by the Supplier and/or default by the Guarantor in the performance of any of its obligations under this Deed </w:t>
      </w:r>
      <w:r w:rsidR="00371355">
        <w:t>of Guarantee.</w:t>
      </w:r>
    </w:p>
    <w:p w:rsidR="00445BBA" w:rsidRPr="006B7129" w:rsidRDefault="006B7129" w:rsidP="00445BBA">
      <w:pPr>
        <w:pStyle w:val="Level1"/>
        <w:rPr>
          <w:b/>
          <w:bCs/>
        </w:rPr>
      </w:pPr>
      <w:bookmarkStart w:id="6" w:name="_Ref469064581"/>
      <w:r w:rsidRPr="006B7129">
        <w:rPr>
          <w:b/>
          <w:bCs/>
        </w:rPr>
        <w:t>DEFERRAL OF RIGHTS</w:t>
      </w:r>
      <w:bookmarkEnd w:id="6"/>
    </w:p>
    <w:p w:rsidR="00445BBA" w:rsidRDefault="00445BBA" w:rsidP="00445BBA">
      <w:pPr>
        <w:pStyle w:val="Level2"/>
      </w:pPr>
      <w:r>
        <w:t xml:space="preserve">Until all amounts which may be or become payable by the Supplier under or </w:t>
      </w:r>
      <w:proofErr w:type="gramStart"/>
      <w:r>
        <w:t>in connection with</w:t>
      </w:r>
      <w:proofErr w:type="gramEnd"/>
      <w:r>
        <w:t xml:space="preserve"> the Guaranteed Agreement have been irrevocably paid in full</w:t>
      </w:r>
      <w:r w:rsidR="00371355">
        <w:t xml:space="preserve"> (whether by the Beneficiary or a Guarantor)</w:t>
      </w:r>
      <w:r>
        <w:t xml:space="preserve">, </w:t>
      </w:r>
      <w:r w:rsidR="002A24DE">
        <w:t>each</w:t>
      </w:r>
      <w:r>
        <w:t xml:space="preserve"> Guarantor agrees that, without the prior written consent of the Beneficiary, it will not:</w:t>
      </w:r>
    </w:p>
    <w:p w:rsidR="00445BBA" w:rsidRDefault="00445BBA" w:rsidP="00445BBA">
      <w:pPr>
        <w:pStyle w:val="Level3"/>
      </w:pPr>
      <w:r>
        <w:t>claim any contribution from any other guarantor of the Supplier’s obligations under the Guaranteed Agreement; or</w:t>
      </w:r>
    </w:p>
    <w:p w:rsidR="00445BBA" w:rsidRDefault="00445BBA" w:rsidP="00445BBA">
      <w:pPr>
        <w:pStyle w:val="Level3"/>
      </w:pPr>
      <w:r>
        <w:t xml:space="preserve">take the benefit (in whole or in part and whether by way of subrogation or otherwise) of any rights of the Beneficiary under the Guaranteed Agreement or of any other guarantee or security taken pursuant to, or </w:t>
      </w:r>
      <w:proofErr w:type="gramStart"/>
      <w:r>
        <w:t>in connection with</w:t>
      </w:r>
      <w:proofErr w:type="gramEnd"/>
      <w:r>
        <w:t>, the Guaranteed Agreement.</w:t>
      </w:r>
    </w:p>
    <w:p w:rsidR="00445BBA" w:rsidRDefault="00445BBA" w:rsidP="00445BBA">
      <w:pPr>
        <w:pStyle w:val="Level2"/>
      </w:pPr>
      <w:r>
        <w:t xml:space="preserve">Until all amounts which may be or become payable by the Supplier under or in connection with the Guaranteed Agreement have been irrevocably paid in full, </w:t>
      </w:r>
      <w:r w:rsidR="002A24DE">
        <w:t>each</w:t>
      </w:r>
      <w:r>
        <w:t xml:space="preserve"> Guarantor agrees that, without the prior written consent of the Beneficiary, it will not </w:t>
      </w:r>
      <w:proofErr w:type="gramStart"/>
      <w:r>
        <w:t>following</w:t>
      </w:r>
      <w:proofErr w:type="gramEnd"/>
      <w:r>
        <w:t xml:space="preserve"> the occurrence of a Financial Distress Event or Supplier Termination Event:</w:t>
      </w:r>
    </w:p>
    <w:p w:rsidR="00445BBA" w:rsidRDefault="00445BBA" w:rsidP="00445BBA">
      <w:pPr>
        <w:pStyle w:val="Level3"/>
      </w:pPr>
      <w:r>
        <w:t>exercise any rights it may have to be indemnified by the Supplier;</w:t>
      </w:r>
    </w:p>
    <w:p w:rsidR="00445BBA" w:rsidRDefault="00445BBA" w:rsidP="00445BBA">
      <w:pPr>
        <w:pStyle w:val="Level3"/>
      </w:pPr>
      <w:r>
        <w:t>demand or accept repayment in whole or in part of any indebtedness now or hereafter due from the Supplier; or</w:t>
      </w:r>
    </w:p>
    <w:p w:rsidR="00445BBA" w:rsidRDefault="00445BBA" w:rsidP="00445BBA">
      <w:pPr>
        <w:pStyle w:val="Level3"/>
      </w:pPr>
      <w:r>
        <w:t>claim any set</w:t>
      </w:r>
      <w:r w:rsidR="003811F2">
        <w:t>-</w:t>
      </w:r>
      <w:r>
        <w:t>off or counterclaim against the Supplier.</w:t>
      </w:r>
    </w:p>
    <w:p w:rsidR="00445BBA" w:rsidRDefault="00445BBA" w:rsidP="00445BBA">
      <w:pPr>
        <w:pStyle w:val="Level2"/>
      </w:pPr>
      <w:r>
        <w:t xml:space="preserve">If </w:t>
      </w:r>
      <w:r w:rsidR="002A24DE">
        <w:t>a</w:t>
      </w:r>
      <w:r>
        <w:t xml:space="preserve"> Guarantor receives any payment or other benefit or exercises any set off or counterclaim or otherwise acts in breach of this Clause </w:t>
      </w:r>
      <w:r w:rsidR="00875A52">
        <w:fldChar w:fldCharType="begin"/>
      </w:r>
      <w:r w:rsidR="00875A52">
        <w:instrText xml:space="preserve"> REF _Ref469064581 \r \h </w:instrText>
      </w:r>
      <w:r w:rsidR="00875A52">
        <w:fldChar w:fldCharType="separate"/>
      </w:r>
      <w:r w:rsidR="008778AD">
        <w:t>8</w:t>
      </w:r>
      <w:r w:rsidR="00875A52">
        <w:fldChar w:fldCharType="end"/>
      </w:r>
      <w:r>
        <w:t xml:space="preserve">, anything so received and any benefit derived directly or indirectly by the Guarantor therefrom shall be held on trust for the Beneficiary </w:t>
      </w:r>
      <w:r w:rsidR="002A24DE">
        <w:t xml:space="preserve">by such Guarantor </w:t>
      </w:r>
      <w:r>
        <w:t>and applied in or towards discharge of its obligations to the Beneficiary under this Deed of Guarantee.</w:t>
      </w:r>
    </w:p>
    <w:p w:rsidR="00445BBA" w:rsidRPr="006B7129" w:rsidRDefault="006B7129" w:rsidP="00445BBA">
      <w:pPr>
        <w:pStyle w:val="Level1"/>
        <w:rPr>
          <w:b/>
          <w:bCs/>
        </w:rPr>
      </w:pPr>
      <w:r w:rsidRPr="006B7129">
        <w:rPr>
          <w:b/>
          <w:bCs/>
        </w:rPr>
        <w:t>REPRESENTATIONS AND WARRANTIES</w:t>
      </w:r>
    </w:p>
    <w:p w:rsidR="00445BBA" w:rsidRDefault="00A90596" w:rsidP="00445BBA">
      <w:pPr>
        <w:pStyle w:val="Body1"/>
      </w:pPr>
      <w:r>
        <w:t>Each</w:t>
      </w:r>
      <w:r w:rsidR="00445BBA">
        <w:t xml:space="preserve"> Guarantor hereby represents and warrants to the Beneficiary that:</w:t>
      </w:r>
    </w:p>
    <w:p w:rsidR="00445BBA" w:rsidRDefault="00A90596" w:rsidP="00445BBA">
      <w:pPr>
        <w:pStyle w:val="Level2"/>
      </w:pPr>
      <w:r>
        <w:t>it</w:t>
      </w:r>
      <w:r w:rsidR="00445BBA">
        <w:t xml:space="preserve"> is duly incorporated and is a validly existing company under the laws of its place of incorporation, has the capacity to sue or be sued in its own name and has power to carry on its business as now being conducted and to own its property and other assets;</w:t>
      </w:r>
    </w:p>
    <w:p w:rsidR="00445BBA" w:rsidRDefault="00A90596" w:rsidP="00445BBA">
      <w:pPr>
        <w:pStyle w:val="Level2"/>
      </w:pPr>
      <w:r>
        <w:t>it</w:t>
      </w:r>
      <w:r w:rsidR="00445BBA">
        <w:t xml:space="preserve"> has full power and authority to execute, deliver and perform its obligations under this Deed of Guarantee and no limitation on </w:t>
      </w:r>
      <w:r>
        <w:t>its</w:t>
      </w:r>
      <w:r w:rsidR="00445BBA">
        <w:t xml:space="preserve"> </w:t>
      </w:r>
      <w:proofErr w:type="gramStart"/>
      <w:r w:rsidR="00445BBA">
        <w:t>powers  will</w:t>
      </w:r>
      <w:proofErr w:type="gramEnd"/>
      <w:r w:rsidR="00445BBA">
        <w:t xml:space="preserve"> be exceeded as a result of </w:t>
      </w:r>
      <w:r>
        <w:t xml:space="preserve">it </w:t>
      </w:r>
      <w:r w:rsidR="00445BBA">
        <w:t>entering into this Deed of Guarantee;</w:t>
      </w:r>
    </w:p>
    <w:p w:rsidR="00445BBA" w:rsidRDefault="00445BBA" w:rsidP="00445BBA">
      <w:pPr>
        <w:pStyle w:val="Level2"/>
      </w:pPr>
      <w:r>
        <w:t xml:space="preserve">the execution and delivery by </w:t>
      </w:r>
      <w:r w:rsidR="00A90596">
        <w:t>it</w:t>
      </w:r>
      <w:r>
        <w:t xml:space="preserve"> of this Deed of Guarantee and the performance by </w:t>
      </w:r>
      <w:r w:rsidR="00A90596">
        <w:t>it</w:t>
      </w:r>
      <w:r>
        <w:t xml:space="preserve"> of its obligations under this Deed of Guarantee including, without limitation </w:t>
      </w:r>
      <w:r w:rsidR="00A90596">
        <w:t xml:space="preserve">its </w:t>
      </w:r>
      <w:r>
        <w:t xml:space="preserve">entry into and performance of a contract pursuant to Clause </w:t>
      </w:r>
      <w:r w:rsidR="00875A52">
        <w:fldChar w:fldCharType="begin"/>
      </w:r>
      <w:r w:rsidR="00875A52">
        <w:instrText xml:space="preserve"> REF _Ref469064590 \r \h </w:instrText>
      </w:r>
      <w:r w:rsidR="00875A52">
        <w:fldChar w:fldCharType="separate"/>
      </w:r>
      <w:r w:rsidR="008778AD">
        <w:t>3</w:t>
      </w:r>
      <w:r w:rsidR="00875A52">
        <w:fldChar w:fldCharType="end"/>
      </w:r>
      <w:r>
        <w:t>) have been duly authorised by all necessary corporate action and do not contravene or conflict with:</w:t>
      </w:r>
    </w:p>
    <w:p w:rsidR="00445BBA" w:rsidRDefault="00A90596" w:rsidP="00445BBA">
      <w:pPr>
        <w:pStyle w:val="Level3"/>
      </w:pPr>
      <w:r>
        <w:lastRenderedPageBreak/>
        <w:t>its</w:t>
      </w:r>
      <w:r w:rsidR="00445BBA">
        <w:t xml:space="preserve"> memorandum and articles of association or other equivalent constitutional documents; </w:t>
      </w:r>
    </w:p>
    <w:p w:rsidR="00445BBA" w:rsidRDefault="00445BBA" w:rsidP="00445BBA">
      <w:pPr>
        <w:pStyle w:val="Level3"/>
      </w:pPr>
      <w:r>
        <w:t xml:space="preserve">any existing law, statute, rule or regulation or any judgment, decree or permit to which </w:t>
      </w:r>
      <w:r w:rsidR="00A90596">
        <w:t>it</w:t>
      </w:r>
      <w:r>
        <w:t xml:space="preserve"> is subject; or</w:t>
      </w:r>
    </w:p>
    <w:p w:rsidR="00445BBA" w:rsidRDefault="00445BBA" w:rsidP="00445BBA">
      <w:pPr>
        <w:pStyle w:val="Level3"/>
      </w:pPr>
      <w:r>
        <w:t xml:space="preserve">the terms of any agreement or other document to which </w:t>
      </w:r>
      <w:r w:rsidR="00A90596">
        <w:t>it</w:t>
      </w:r>
      <w:r>
        <w:t xml:space="preserve"> is a Party or which is binding upon it or any of its assets;</w:t>
      </w:r>
    </w:p>
    <w:p w:rsidR="00445BBA" w:rsidRDefault="00445BBA" w:rsidP="00445BBA">
      <w:pPr>
        <w:pStyle w:val="Level2"/>
      </w:pPr>
      <w: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445BBA" w:rsidRDefault="00445BBA" w:rsidP="00445BBA">
      <w:pPr>
        <w:pStyle w:val="Level2"/>
      </w:pPr>
      <w:r>
        <w:t xml:space="preserve">this Deed of Guarantee is </w:t>
      </w:r>
      <w:r w:rsidR="00A90596">
        <w:t>its</w:t>
      </w:r>
      <w:r>
        <w:t xml:space="preserve"> legal valid and binding </w:t>
      </w:r>
      <w:proofErr w:type="gramStart"/>
      <w:r>
        <w:t>obligation  and</w:t>
      </w:r>
      <w:proofErr w:type="gramEnd"/>
      <w:r>
        <w:t xml:space="preserve"> is enforceable against </w:t>
      </w:r>
      <w:r w:rsidR="00A90596">
        <w:t>it</w:t>
      </w:r>
      <w:r>
        <w:t xml:space="preserve"> in accordance with </w:t>
      </w:r>
      <w:r w:rsidR="00A90596">
        <w:t xml:space="preserve">the </w:t>
      </w:r>
      <w:r>
        <w:t xml:space="preserve"> terms</w:t>
      </w:r>
      <w:r w:rsidR="00A90596">
        <w:t xml:space="preserve"> of this Deed of Guarantee </w:t>
      </w:r>
      <w:r>
        <w:t>.</w:t>
      </w:r>
    </w:p>
    <w:p w:rsidR="00445BBA" w:rsidRPr="006B7129" w:rsidRDefault="006B7129" w:rsidP="000D1C04">
      <w:pPr>
        <w:pStyle w:val="Level1"/>
        <w:keepNext/>
        <w:rPr>
          <w:b/>
          <w:bCs/>
        </w:rPr>
      </w:pPr>
      <w:r w:rsidRPr="006B7129">
        <w:rPr>
          <w:b/>
          <w:bCs/>
        </w:rPr>
        <w:t>PAYMENTS AND SET-OFF</w:t>
      </w:r>
    </w:p>
    <w:p w:rsidR="00445BBA" w:rsidRDefault="00445BBA" w:rsidP="000D1C04">
      <w:pPr>
        <w:pStyle w:val="Level2"/>
        <w:keepNext/>
      </w:pPr>
      <w:r>
        <w:t>All sums payable by the Guarantor</w:t>
      </w:r>
      <w:r w:rsidR="00A90596">
        <w:t>s</w:t>
      </w:r>
      <w:r>
        <w:t xml:space="preserve"> under this Deed of Guarantee shall be paid without any set-off, lien or counterclaim, deduction or withholding, howsoever arising, except for those required by law, and if any deduction or withholding must be made by law, the Guarantor</w:t>
      </w:r>
      <w:r w:rsidR="00A90596">
        <w:t>s</w:t>
      </w:r>
      <w:r>
        <w:t xml:space="preserve"> will pay that additional amount which is necessary to ensure that the Beneficiary receives a net amount equal to the full amount which it would have received if the payment had been made without the deduction or withholding.</w:t>
      </w:r>
    </w:p>
    <w:p w:rsidR="00445BBA" w:rsidRDefault="00445BBA" w:rsidP="00445BBA">
      <w:pPr>
        <w:pStyle w:val="Level2"/>
      </w:pPr>
      <w:r>
        <w:t>The Guarantor</w:t>
      </w:r>
      <w:r w:rsidR="00A90596">
        <w:t>s</w:t>
      </w:r>
      <w:r>
        <w:t xml:space="preserve"> shall </w:t>
      </w:r>
      <w:r w:rsidR="00A90596">
        <w:t xml:space="preserve">jointly and severally </w:t>
      </w:r>
      <w:r>
        <w:t xml:space="preserve">pay interest on any amount due under this Deed of Guarantee at the applicable rate under the Late Payment of Commercial Debts (Interest) Act 1998, accruing </w:t>
      </w:r>
      <w:proofErr w:type="gramStart"/>
      <w:r>
        <w:t>on a daily basis</w:t>
      </w:r>
      <w:proofErr w:type="gramEnd"/>
      <w:r>
        <w:t xml:space="preserve"> from the due date up to the date of actual payment, whether before or after judgment.</w:t>
      </w:r>
    </w:p>
    <w:p w:rsidR="00445BBA" w:rsidRDefault="00445BBA" w:rsidP="00445BBA">
      <w:pPr>
        <w:pStyle w:val="Level2"/>
      </w:pPr>
      <w:r>
        <w:t>The Guarantor</w:t>
      </w:r>
      <w:r w:rsidR="00A75B4F">
        <w:t>s</w:t>
      </w:r>
      <w:r>
        <w:t xml:space="preserve"> will </w:t>
      </w:r>
      <w:r w:rsidR="00A90596">
        <w:t xml:space="preserve">jointly and severally </w:t>
      </w:r>
      <w:r>
        <w:t xml:space="preserve">reimburse the Beneficiary for all legal and other costs (including VAT) incurred by the Beneficiary </w:t>
      </w:r>
      <w:proofErr w:type="gramStart"/>
      <w:r>
        <w:t>in connection with</w:t>
      </w:r>
      <w:proofErr w:type="gramEnd"/>
      <w:r>
        <w:t xml:space="preserve"> the enforcement of this Deed of Guarantee.</w:t>
      </w:r>
    </w:p>
    <w:p w:rsidR="00445BBA" w:rsidRPr="006B7129" w:rsidRDefault="006B7129" w:rsidP="00445BBA">
      <w:pPr>
        <w:pStyle w:val="Level1"/>
        <w:rPr>
          <w:b/>
          <w:bCs/>
        </w:rPr>
      </w:pPr>
      <w:r w:rsidRPr="006B7129">
        <w:rPr>
          <w:b/>
          <w:bCs/>
        </w:rPr>
        <w:t>GUARANTOR'S ACKNOWLEDGEMENT</w:t>
      </w:r>
    </w:p>
    <w:p w:rsidR="00445BBA" w:rsidRDefault="00A90596" w:rsidP="00445BBA">
      <w:pPr>
        <w:pStyle w:val="Body1"/>
      </w:pPr>
      <w:r>
        <w:t>Each</w:t>
      </w:r>
      <w:r w:rsidR="00445BBA">
        <w:t xml:space="preserve"> Guarantor warrants, acknowledges and confirms to the Beneficiary that it has not </w:t>
      </w:r>
      <w:proofErr w:type="gramStart"/>
      <w:r w:rsidR="00445BBA">
        <w:t>entered into</w:t>
      </w:r>
      <w:proofErr w:type="gramEnd"/>
      <w:r w:rsidR="00445BBA">
        <w:t xml:space="preserve">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445BBA" w:rsidRPr="006B7129" w:rsidRDefault="006B7129" w:rsidP="00445BBA">
      <w:pPr>
        <w:pStyle w:val="Level1"/>
        <w:rPr>
          <w:b/>
          <w:bCs/>
        </w:rPr>
      </w:pPr>
      <w:r w:rsidRPr="006B7129">
        <w:rPr>
          <w:b/>
          <w:bCs/>
        </w:rPr>
        <w:t>ASSIGNMENT</w:t>
      </w:r>
    </w:p>
    <w:p w:rsidR="00445BBA" w:rsidRDefault="00445BBA" w:rsidP="00445BBA">
      <w:pPr>
        <w:pStyle w:val="Level2"/>
      </w:pPr>
      <w:r>
        <w:t>The Beneficiary shall be entitled to assign or transfer the benefit of this Deed of Guarantee at any time to any person without the consent of the Guarantor</w:t>
      </w:r>
      <w:r w:rsidR="007D70A2">
        <w:t>s</w:t>
      </w:r>
      <w:r>
        <w:t xml:space="preserve"> being required and any such assignment or transfer shall not release the Guarantor</w:t>
      </w:r>
      <w:r w:rsidR="007D70A2">
        <w:t>s</w:t>
      </w:r>
      <w:r>
        <w:t xml:space="preserve"> from </w:t>
      </w:r>
      <w:r w:rsidR="007D70A2">
        <w:t>their</w:t>
      </w:r>
      <w:r>
        <w:t xml:space="preserve"> liability under this Guarantee.</w:t>
      </w:r>
    </w:p>
    <w:p w:rsidR="00445BBA" w:rsidRDefault="00445BBA" w:rsidP="00445BBA">
      <w:pPr>
        <w:pStyle w:val="Level2"/>
      </w:pPr>
      <w:r>
        <w:t>The Guarantor</w:t>
      </w:r>
      <w:r w:rsidR="007D70A2">
        <w:t>s</w:t>
      </w:r>
      <w:r>
        <w:t xml:space="preserve"> may not assign or transfer any of </w:t>
      </w:r>
      <w:r w:rsidR="007D70A2">
        <w:t>their</w:t>
      </w:r>
      <w:r>
        <w:t xml:space="preserve"> rights and/or obligations under this Deed of Guarantee.</w:t>
      </w:r>
    </w:p>
    <w:p w:rsidR="00445BBA" w:rsidRPr="006B7129" w:rsidRDefault="006B7129" w:rsidP="00445BBA">
      <w:pPr>
        <w:pStyle w:val="Level1"/>
        <w:rPr>
          <w:b/>
          <w:bCs/>
        </w:rPr>
      </w:pPr>
      <w:r w:rsidRPr="006B7129">
        <w:rPr>
          <w:b/>
          <w:bCs/>
        </w:rPr>
        <w:t>SEVERANCE</w:t>
      </w:r>
    </w:p>
    <w:p w:rsidR="00445BBA" w:rsidRDefault="00445BBA" w:rsidP="00445BBA">
      <w:pPr>
        <w:pStyle w:val="Body1"/>
      </w:pPr>
      <w: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w:t>
      </w:r>
      <w:r>
        <w:lastRenderedPageBreak/>
        <w:t>Deed of Guarantee had been executed with the invalid, illegal or unenforceable provision eliminated.</w:t>
      </w:r>
    </w:p>
    <w:p w:rsidR="00445BBA" w:rsidRPr="006B7129" w:rsidRDefault="006B7129" w:rsidP="00445BBA">
      <w:pPr>
        <w:pStyle w:val="Level1"/>
        <w:rPr>
          <w:b/>
          <w:bCs/>
        </w:rPr>
      </w:pPr>
      <w:r w:rsidRPr="006B7129">
        <w:rPr>
          <w:b/>
          <w:bCs/>
        </w:rPr>
        <w:t>THIRD PARTY RIGHTS</w:t>
      </w:r>
    </w:p>
    <w:p w:rsidR="00445BBA" w:rsidRDefault="00445BBA" w:rsidP="00445BBA">
      <w:pPr>
        <w:pStyle w:val="Body1"/>
      </w:pPr>
      <w:r>
        <w:t>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445BBA" w:rsidRPr="006B7129" w:rsidRDefault="006B7129" w:rsidP="00445BBA">
      <w:pPr>
        <w:pStyle w:val="Level1"/>
        <w:rPr>
          <w:b/>
          <w:bCs/>
        </w:rPr>
      </w:pPr>
      <w:r w:rsidRPr="006B7129">
        <w:rPr>
          <w:b/>
          <w:bCs/>
        </w:rPr>
        <w:t>GOVERNING LAW</w:t>
      </w:r>
    </w:p>
    <w:p w:rsidR="00445BBA" w:rsidRDefault="00445BBA" w:rsidP="00445BBA">
      <w:pPr>
        <w:pStyle w:val="Level2"/>
      </w:pPr>
      <w:r>
        <w:t xml:space="preserve">This Deed of Guarantee and any non-contractual obligations arising out of or </w:t>
      </w:r>
      <w:proofErr w:type="gramStart"/>
      <w:r>
        <w:t>in connection with</w:t>
      </w:r>
      <w:proofErr w:type="gramEnd"/>
      <w:r>
        <w:t xml:space="preserve"> it shall be governed by and construed in all respects in accordance with English law.</w:t>
      </w:r>
    </w:p>
    <w:p w:rsidR="00445BBA" w:rsidRDefault="00445BBA" w:rsidP="00445BBA">
      <w:pPr>
        <w:pStyle w:val="Level2"/>
      </w:pPr>
      <w:r>
        <w:t>The Guarantor</w:t>
      </w:r>
      <w:r w:rsidR="007D70A2">
        <w:t>s</w:t>
      </w:r>
      <w:r>
        <w:t xml:space="preserve"> irrevocably agree for the benefit of the Beneficiary that the courts of England shall have jurisdiction to hear and determine any suit, action or proceedings and to settle any dispute which may arise out of or </w:t>
      </w:r>
      <w:proofErr w:type="gramStart"/>
      <w:r>
        <w:t>in connection with</w:t>
      </w:r>
      <w:proofErr w:type="gramEnd"/>
      <w:r>
        <w:t xml:space="preserve"> this Deed of Guarantee and for such purposes hereby irrevocably submits to the jurisdiction of such courts.</w:t>
      </w:r>
    </w:p>
    <w:p w:rsidR="00445BBA" w:rsidRDefault="00445BBA" w:rsidP="00445BBA">
      <w:pPr>
        <w:pStyle w:val="Level2"/>
      </w:pPr>
      <w:r>
        <w:t>Nothing contained in this Clause shall limit the rights of the Beneficiary to take proceedings against the Guarantor</w:t>
      </w:r>
      <w:r w:rsidR="007D70A2">
        <w:t>s</w:t>
      </w:r>
      <w:r>
        <w:t xml:space="preserve"> in any other court of competent jurisdiction, nor shall the taking of any such proceedings in one or more jurisdictions preclude the taking of proceedings in any other jurisdiction, whether concurrently or not (unless precluded by applicable law).</w:t>
      </w:r>
    </w:p>
    <w:p w:rsidR="00445BBA" w:rsidRDefault="00445BBA" w:rsidP="00445BBA">
      <w:pPr>
        <w:pStyle w:val="Level2"/>
      </w:pPr>
      <w:r>
        <w:t>The Guarantor</w:t>
      </w:r>
      <w:r w:rsidR="007D70A2">
        <w:t>s</w:t>
      </w:r>
      <w:r>
        <w:t xml:space="preserve"> irrevocably waive any objection which </w:t>
      </w:r>
      <w:r w:rsidR="007D70A2">
        <w:t>they</w:t>
      </w:r>
      <w:r>
        <w:t xml:space="preserve"> may have now or in the future to the courts of England being nominated </w:t>
      </w:r>
      <w:proofErr w:type="gramStart"/>
      <w:r>
        <w:t>for the purpose of</w:t>
      </w:r>
      <w:proofErr w:type="gramEnd"/>
      <w:r>
        <w:t xml:space="preserve"> this Clause on the ground of venue or otherwise and agrees not to claim that any such court is not a convenient or appropriate forum.</w:t>
      </w:r>
    </w:p>
    <w:p w:rsidR="00445BBA" w:rsidRDefault="007D70A2" w:rsidP="00445BBA">
      <w:pPr>
        <w:pStyle w:val="Level2"/>
      </w:pPr>
      <w:r>
        <w:t xml:space="preserve">GEO </w:t>
      </w:r>
      <w:r w:rsidR="00445BBA">
        <w:t xml:space="preserve">hereby irrevocably designates, appoints and empowers </w:t>
      </w:r>
      <w:r w:rsidR="00B97C65" w:rsidRPr="00A20357">
        <w:rPr>
          <w:highlight w:val="yellow"/>
        </w:rPr>
        <w:t>*Redacted</w:t>
      </w:r>
      <w:r w:rsidR="00B97C65">
        <w:t xml:space="preserve"> </w:t>
      </w:r>
      <w:r w:rsidR="00371355">
        <w:t xml:space="preserve">of </w:t>
      </w:r>
      <w:r w:rsidR="00B97C65" w:rsidRPr="00A20357">
        <w:rPr>
          <w:highlight w:val="yellow"/>
        </w:rPr>
        <w:t>*Redacted</w:t>
      </w:r>
      <w:r w:rsidR="00B97C65">
        <w:t xml:space="preserve"> </w:t>
      </w:r>
      <w:r w:rsidR="00445BBA">
        <w:t>from time to time to act as its authorised agent to receive notices, demands, service of process and any other legal summons in England and Wales for the purposes of any legal action or proceeding brought or to be brought by the Beneficiary in resp</w:t>
      </w:r>
      <w:r w:rsidR="00371355">
        <w:t xml:space="preserve">ect of this Deed of Guarantee. </w:t>
      </w:r>
      <w:r>
        <w:t>GEO</w:t>
      </w:r>
      <w:r w:rsidR="00445BBA">
        <w:t xml:space="preserve"> hereby irrevocably consents to the service of notices and demands, service of process or any other legal summons served in such way.</w:t>
      </w:r>
    </w:p>
    <w:p w:rsidR="00AC623E" w:rsidRDefault="00AC623E">
      <w:pPr>
        <w:adjustRightInd/>
        <w:jc w:val="left"/>
        <w:rPr>
          <w:b/>
          <w:bCs/>
        </w:rPr>
      </w:pPr>
      <w:r>
        <w:rPr>
          <w:b/>
          <w:bCs/>
        </w:rPr>
        <w:br w:type="page"/>
      </w:r>
    </w:p>
    <w:p w:rsidR="00445BBA" w:rsidRDefault="00445BBA" w:rsidP="00445BBA">
      <w:pPr>
        <w:pStyle w:val="Body"/>
      </w:pPr>
      <w:r w:rsidRPr="006B7129">
        <w:rPr>
          <w:b/>
          <w:bCs/>
        </w:rPr>
        <w:lastRenderedPageBreak/>
        <w:t>IN WITNESS</w:t>
      </w:r>
      <w:r>
        <w:t xml:space="preserve"> whereof the Guarantor</w:t>
      </w:r>
      <w:r w:rsidR="007D70A2">
        <w:t>s</w:t>
      </w:r>
      <w:r>
        <w:t xml:space="preserve"> has caused this instrument to be executed and delivered as a Deed the day and year first before written.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26"/>
        <w:gridCol w:w="3651"/>
      </w:tblGrid>
      <w:tr w:rsidR="00371355" w:rsidTr="00C378D2">
        <w:trPr>
          <w:trHeight w:val="1890"/>
        </w:trPr>
        <w:tc>
          <w:tcPr>
            <w:tcW w:w="4644" w:type="dxa"/>
          </w:tcPr>
          <w:p w:rsidR="00371355" w:rsidRDefault="00371355" w:rsidP="00C378D2">
            <w:pPr>
              <w:pStyle w:val="Body"/>
              <w:spacing w:after="0"/>
            </w:pPr>
            <w:r w:rsidRPr="00A71F07">
              <w:rPr>
                <w:b/>
                <w:bCs/>
              </w:rPr>
              <w:t xml:space="preserve">EXECUTED </w:t>
            </w:r>
            <w:r w:rsidRPr="00A71F07">
              <w:t xml:space="preserve">as a </w:t>
            </w:r>
            <w:r w:rsidRPr="00A71F07">
              <w:rPr>
                <w:b/>
                <w:bCs/>
              </w:rPr>
              <w:t xml:space="preserve">DEED </w:t>
            </w:r>
            <w:r>
              <w:t>by</w:t>
            </w:r>
            <w:r>
              <w:tab/>
            </w:r>
          </w:p>
          <w:p w:rsidR="00371355" w:rsidRDefault="00371355" w:rsidP="00C378D2">
            <w:pPr>
              <w:pStyle w:val="Body"/>
              <w:spacing w:after="0"/>
            </w:pPr>
            <w:r w:rsidRPr="007E4E98">
              <w:rPr>
                <w:b/>
              </w:rPr>
              <w:t>AMEY UK PLC</w:t>
            </w:r>
            <w:r>
              <w:t xml:space="preserve"> acting by [</w:t>
            </w:r>
            <w:r w:rsidRPr="00A71F07">
              <w:rPr>
                <w:i/>
                <w:iCs/>
              </w:rPr>
              <w:t>Insert/print names</w:t>
            </w:r>
            <w:r>
              <w:t>]</w:t>
            </w:r>
          </w:p>
          <w:p w:rsidR="00371355" w:rsidRDefault="00371355" w:rsidP="00C378D2">
            <w:pPr>
              <w:pStyle w:val="Body"/>
              <w:spacing w:after="0"/>
            </w:pPr>
          </w:p>
          <w:p w:rsidR="00371355" w:rsidRDefault="00371355" w:rsidP="00C378D2">
            <w:pPr>
              <w:pStyle w:val="Body"/>
              <w:spacing w:after="0"/>
            </w:pPr>
          </w:p>
          <w:p w:rsidR="00371355" w:rsidRDefault="00371355" w:rsidP="00C378D2">
            <w:pPr>
              <w:pStyle w:val="Body"/>
              <w:spacing w:after="0"/>
            </w:pPr>
          </w:p>
          <w:p w:rsidR="00371355" w:rsidRDefault="00371355" w:rsidP="00C378D2">
            <w:pPr>
              <w:pStyle w:val="Body"/>
              <w:spacing w:after="0"/>
            </w:pPr>
          </w:p>
          <w:p w:rsidR="00371355" w:rsidRDefault="00371355" w:rsidP="00C378D2">
            <w:pPr>
              <w:pStyle w:val="Body"/>
              <w:spacing w:after="0"/>
            </w:pPr>
          </w:p>
          <w:p w:rsidR="00371355" w:rsidRPr="0093359F" w:rsidRDefault="00371355" w:rsidP="00C378D2">
            <w:pPr>
              <w:pStyle w:val="Body"/>
              <w:spacing w:after="0"/>
            </w:pPr>
            <w:r w:rsidRPr="0093359F">
              <w:t>in the presence of:</w:t>
            </w:r>
          </w:p>
          <w:p w:rsidR="00371355" w:rsidRPr="0093359F" w:rsidRDefault="00371355" w:rsidP="00C378D2">
            <w:pPr>
              <w:pStyle w:val="Body"/>
              <w:spacing w:after="0"/>
            </w:pPr>
          </w:p>
          <w:p w:rsidR="00371355" w:rsidRPr="0093359F" w:rsidRDefault="00371355" w:rsidP="00C378D2">
            <w:pPr>
              <w:pStyle w:val="Body"/>
              <w:spacing w:after="0"/>
            </w:pPr>
          </w:p>
          <w:p w:rsidR="00371355" w:rsidRPr="0093359F" w:rsidRDefault="00371355" w:rsidP="00C378D2">
            <w:pPr>
              <w:pStyle w:val="Body"/>
              <w:spacing w:after="0"/>
            </w:pPr>
            <w:r w:rsidRPr="0093359F">
              <w:t>Name of witness:</w:t>
            </w:r>
          </w:p>
          <w:p w:rsidR="00371355" w:rsidRPr="0093359F" w:rsidRDefault="00371355" w:rsidP="00C378D2">
            <w:pPr>
              <w:pStyle w:val="Body"/>
              <w:spacing w:after="0"/>
            </w:pPr>
          </w:p>
          <w:p w:rsidR="00371355" w:rsidRPr="0093359F" w:rsidRDefault="00371355" w:rsidP="00C378D2">
            <w:pPr>
              <w:pStyle w:val="Body"/>
              <w:spacing w:after="0"/>
            </w:pPr>
            <w:r w:rsidRPr="0093359F">
              <w:t>Address of witness:</w:t>
            </w:r>
          </w:p>
          <w:p w:rsidR="00371355" w:rsidRPr="0093359F" w:rsidRDefault="00371355" w:rsidP="00C378D2">
            <w:pPr>
              <w:pStyle w:val="Body"/>
              <w:spacing w:after="0"/>
            </w:pPr>
          </w:p>
          <w:p w:rsidR="00371355" w:rsidRDefault="00371355" w:rsidP="00C378D2">
            <w:pPr>
              <w:pStyle w:val="Body"/>
              <w:spacing w:after="0"/>
            </w:pPr>
            <w:r w:rsidRPr="0093359F">
              <w:t>Occupation of witness:</w:t>
            </w:r>
          </w:p>
          <w:p w:rsidR="00371355" w:rsidRDefault="00371355" w:rsidP="00C378D2">
            <w:pPr>
              <w:pStyle w:val="Body"/>
              <w:spacing w:after="0"/>
            </w:pPr>
          </w:p>
          <w:p w:rsidR="00371355" w:rsidRDefault="00371355" w:rsidP="00C378D2">
            <w:pPr>
              <w:pStyle w:val="Body"/>
              <w:spacing w:after="0"/>
            </w:pPr>
          </w:p>
          <w:p w:rsidR="00371355" w:rsidRDefault="00371355" w:rsidP="00C378D2">
            <w:pPr>
              <w:pStyle w:val="Body"/>
              <w:spacing w:after="0"/>
            </w:pPr>
          </w:p>
        </w:tc>
        <w:tc>
          <w:tcPr>
            <w:tcW w:w="426" w:type="dxa"/>
          </w:tcPr>
          <w:p w:rsidR="00371355" w:rsidRDefault="00371355" w:rsidP="00C378D2">
            <w:pPr>
              <w:pStyle w:val="Body"/>
              <w:spacing w:after="0"/>
            </w:pPr>
            <w:r>
              <w:t>)</w:t>
            </w:r>
          </w:p>
          <w:p w:rsidR="00371355" w:rsidRDefault="00371355" w:rsidP="00C378D2">
            <w:pPr>
              <w:pStyle w:val="Body"/>
              <w:spacing w:after="0"/>
            </w:pPr>
            <w:r>
              <w:t>)</w:t>
            </w:r>
          </w:p>
          <w:p w:rsidR="00371355" w:rsidRDefault="00371355" w:rsidP="00C378D2">
            <w:pPr>
              <w:pStyle w:val="Body"/>
              <w:spacing w:after="0"/>
            </w:pPr>
            <w:r>
              <w:t>)</w:t>
            </w:r>
          </w:p>
        </w:tc>
        <w:tc>
          <w:tcPr>
            <w:tcW w:w="3651" w:type="dxa"/>
          </w:tcPr>
          <w:p w:rsidR="00371355" w:rsidRDefault="00371355" w:rsidP="00C378D2">
            <w:pPr>
              <w:pStyle w:val="Body"/>
            </w:pPr>
          </w:p>
          <w:p w:rsidR="00371355" w:rsidRDefault="00371355" w:rsidP="00C378D2">
            <w:pPr>
              <w:pStyle w:val="Body"/>
            </w:pPr>
          </w:p>
          <w:p w:rsidR="00371355" w:rsidRDefault="00371355" w:rsidP="00C378D2">
            <w:pPr>
              <w:pStyle w:val="Body"/>
            </w:pPr>
            <w:r w:rsidRPr="0093359F">
              <w:t>Director</w:t>
            </w:r>
          </w:p>
          <w:p w:rsidR="00371355" w:rsidRDefault="00371355" w:rsidP="00C378D2">
            <w:pPr>
              <w:pStyle w:val="Body"/>
            </w:pPr>
          </w:p>
        </w:tc>
      </w:tr>
    </w:tbl>
    <w:p w:rsidR="008E703C" w:rsidRDefault="008E703C" w:rsidP="00A75B4F">
      <w:pPr>
        <w:pStyle w:val="Body"/>
        <w:spacing w:after="0"/>
        <w:rPr>
          <w:b/>
          <w:bCs/>
        </w:rPr>
      </w:pPr>
    </w:p>
    <w:p w:rsidR="00A75B4F" w:rsidRDefault="00A75B4F" w:rsidP="00A75B4F">
      <w:pPr>
        <w:pStyle w:val="Body"/>
        <w:spacing w:after="0"/>
      </w:pPr>
      <w:r w:rsidRPr="00A71F07">
        <w:rPr>
          <w:b/>
          <w:bCs/>
        </w:rPr>
        <w:t xml:space="preserve">EXECUTED </w:t>
      </w:r>
      <w:r w:rsidRPr="00A71F07">
        <w:t xml:space="preserve">as a </w:t>
      </w:r>
      <w:r w:rsidRPr="00A71F07">
        <w:rPr>
          <w:b/>
          <w:bCs/>
        </w:rPr>
        <w:t xml:space="preserve">DEED </w:t>
      </w:r>
      <w:r>
        <w:t>by</w:t>
      </w:r>
      <w:r>
        <w:tab/>
      </w:r>
      <w:r>
        <w:tab/>
        <w:t>)</w:t>
      </w:r>
    </w:p>
    <w:p w:rsidR="00A75B4F" w:rsidRDefault="00A75B4F" w:rsidP="007E4E98">
      <w:pPr>
        <w:pStyle w:val="Body"/>
        <w:spacing w:after="0"/>
        <w:rPr>
          <w:b/>
        </w:rPr>
      </w:pPr>
      <w:r w:rsidRPr="007E4E98">
        <w:rPr>
          <w:b/>
        </w:rPr>
        <w:t>THE GEO GROUP INC.</w:t>
      </w:r>
      <w:r>
        <w:rPr>
          <w:b/>
        </w:rPr>
        <w:tab/>
      </w:r>
      <w:r>
        <w:rPr>
          <w:b/>
        </w:rPr>
        <w:tab/>
      </w:r>
      <w:r w:rsidRPr="007E4E98">
        <w:t xml:space="preserve">) </w:t>
      </w:r>
    </w:p>
    <w:p w:rsidR="00A75B4F" w:rsidRDefault="00A75B4F" w:rsidP="00A75B4F">
      <w:pPr>
        <w:pStyle w:val="Body"/>
      </w:pPr>
      <w:r>
        <w:t>acting by [</w:t>
      </w:r>
      <w:r w:rsidRPr="00A71F07">
        <w:rPr>
          <w:i/>
          <w:iCs/>
        </w:rPr>
        <w:t>Insert/print names</w:t>
      </w:r>
      <w:r>
        <w:t>]</w:t>
      </w:r>
      <w:r>
        <w:tab/>
        <w:t>)</w:t>
      </w:r>
    </w:p>
    <w:p w:rsidR="00A75B4F" w:rsidRDefault="00A75B4F" w:rsidP="00A75B4F">
      <w:pPr>
        <w:pStyle w:val="Body"/>
      </w:pPr>
    </w:p>
    <w:p w:rsidR="00A75B4F" w:rsidRDefault="00A75B4F" w:rsidP="007E4E98">
      <w:pPr>
        <w:pStyle w:val="Body"/>
        <w:ind w:left="5106"/>
      </w:pPr>
      <w:r>
        <w:t>A person who in accordance with the laws of Florida is acting with the authority of The GEO Group Inc.</w:t>
      </w:r>
    </w:p>
    <w:p w:rsidR="00A75B4F" w:rsidRDefault="00A75B4F" w:rsidP="007E4E98">
      <w:pPr>
        <w:pStyle w:val="Body"/>
        <w:ind w:left="5106"/>
      </w:pPr>
    </w:p>
    <w:p w:rsidR="006B7129" w:rsidRDefault="00A75B4F" w:rsidP="007E4E98">
      <w:pPr>
        <w:pStyle w:val="Body"/>
        <w:ind w:left="5106"/>
      </w:pPr>
      <w:r>
        <w:t>A person who in accordance with the laws of Florida is acting with the authority of The GEO Group Inc.</w:t>
      </w:r>
      <w:r>
        <w:tab/>
      </w:r>
    </w:p>
    <w:sectPr w:rsidR="006B7129" w:rsidSect="00473B87">
      <w:footerReference w:type="default" r:id="rId8"/>
      <w:headerReference w:type="first" r:id="rId9"/>
      <w:footerReference w:type="first" r:id="rId10"/>
      <w:pgSz w:w="11907" w:h="16840" w:code="9"/>
      <w:pgMar w:top="1418" w:right="1701" w:bottom="1418" w:left="1701" w:header="709" w:footer="709" w:gutter="0"/>
      <w:paperSrc w:first="261" w:other="261"/>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5BBA" w:rsidRPr="004D3114" w:rsidRDefault="00445BBA" w:rsidP="004D3114">
      <w:r w:rsidRPr="004D3114">
        <w:separator/>
      </w:r>
    </w:p>
  </w:endnote>
  <w:endnote w:type="continuationSeparator" w:id="0">
    <w:p w:rsidR="00445BBA" w:rsidRPr="004D3114" w:rsidRDefault="00445BBA" w:rsidP="004D3114">
      <w:r w:rsidRPr="004D311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7430" w:rsidRPr="004D3114" w:rsidRDefault="00875A52" w:rsidP="00CF1A66">
    <w:pPr>
      <w:pStyle w:val="Footer"/>
      <w:tabs>
        <w:tab w:val="clear" w:pos="4320"/>
        <w:tab w:val="clear" w:pos="8640"/>
        <w:tab w:val="center" w:pos="4253"/>
        <w:tab w:val="right" w:pos="8505"/>
      </w:tabs>
    </w:pPr>
    <w:r>
      <w:t>S</w:t>
    </w:r>
    <w:r w:rsidR="001F1656">
      <w:t>CHEDULE 3</w:t>
    </w:r>
    <w:r w:rsidR="00411AC1">
      <w:t>0 – PARENT COMPANY GUARANTEE</w:t>
    </w:r>
    <w:r w:rsidR="0054649C" w:rsidRPr="004D3114">
      <w:tab/>
    </w:r>
    <w:r w:rsidR="00CE4C99">
      <w:tab/>
    </w:r>
    <w:r w:rsidR="005331C2">
      <w:fldChar w:fldCharType="begin"/>
    </w:r>
    <w:r w:rsidR="005331C2">
      <w:instrText xml:space="preserve">  PAGE \* MERGEFORMAT </w:instrText>
    </w:r>
    <w:r w:rsidR="005331C2">
      <w:fldChar w:fldCharType="separate"/>
    </w:r>
    <w:r w:rsidR="00B7479F">
      <w:rPr>
        <w:noProof/>
      </w:rPr>
      <w:t>9</w:t>
    </w:r>
    <w:r w:rsidR="005331C2">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pPr>
      <w:pStyle w:val="Footer"/>
    </w:pPr>
    <w:bookmarkStart w:id="8" w:name="FooterDiffFirstPage"/>
    <w:bookmarkEnd w:id="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5BBA" w:rsidRPr="004D3114" w:rsidRDefault="00445BBA" w:rsidP="004D3114">
      <w:r w:rsidRPr="004D3114">
        <w:separator/>
      </w:r>
    </w:p>
  </w:footnote>
  <w:footnote w:type="continuationSeparator" w:id="0">
    <w:p w:rsidR="00445BBA" w:rsidRPr="004D3114" w:rsidRDefault="00445BBA" w:rsidP="004D3114">
      <w:r w:rsidRPr="004D311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pPr>
      <w:pStyle w:val="Header"/>
    </w:pPr>
    <w:bookmarkStart w:id="7" w:name="HeaderDiffFirstPage"/>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2" w15:restartNumberingAfterBreak="0">
    <w:nsid w:val="B6523C67"/>
    <w:multiLevelType w:val="multilevel"/>
    <w:tmpl w:val="1DEE88FE"/>
    <w:lvl w:ilvl="0">
      <w:start w:val="1"/>
      <w:numFmt w:val="decimal"/>
      <w:pStyle w:val="Level1"/>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2"/>
        </w:tabs>
        <w:ind w:left="1702"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553"/>
        </w:tabs>
        <w:ind w:left="2553" w:hanging="851"/>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3404"/>
        </w:tabs>
        <w:ind w:left="3404"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pStyle w:val="Level6"/>
      <w:lvlText w:val="(%6)"/>
      <w:lvlJc w:val="left"/>
      <w:pPr>
        <w:tabs>
          <w:tab w:val="num" w:pos="4255"/>
        </w:tabs>
        <w:ind w:left="4255" w:hanging="851"/>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4" w15:restartNumberingAfterBreak="0">
    <w:nsid w:val="2F2C60F4"/>
    <w:multiLevelType w:val="multilevel"/>
    <w:tmpl w:val="2263C1A1"/>
    <w:lvl w:ilvl="0">
      <w:start w:val="1"/>
      <w:numFmt w:val="decimal"/>
      <w:pStyle w:val="Schedule"/>
      <w:suff w:val="nothing"/>
      <w:lvlText w:val="Schedule %1"/>
      <w:lvlJc w:val="left"/>
      <w:rPr>
        <w:b/>
        <w:i w:val="0"/>
        <w:caps/>
        <w:smallCaps w:val="0"/>
        <w:strike w:val="0"/>
        <w:dstrike w:val="0"/>
        <w:outline w:val="0"/>
        <w:shadow w:val="0"/>
        <w:emboss w:val="0"/>
        <w:imprint w:val="0"/>
        <w:vanish w:val="0"/>
        <w:u w:val="none"/>
        <w:effect w:val="none"/>
        <w:vertAlign w:val="baseline"/>
      </w:rPr>
    </w:lvl>
    <w:lvl w:ilvl="1">
      <w:start w:val="1"/>
      <w:numFmt w:val="decimal"/>
      <w:lvlRestart w:val="0"/>
      <w:pStyle w:val="Appendix"/>
      <w:suff w:val="nothing"/>
      <w:lvlText w:val="Appendix %2"/>
      <w:lvlJc w:val="left"/>
      <w:rPr>
        <w:b/>
        <w:i w:val="0"/>
        <w:caps/>
        <w:smallCaps w:val="0"/>
        <w:strike w:val="0"/>
        <w:dstrike w:val="0"/>
        <w:outline w:val="0"/>
        <w:shadow w:val="0"/>
        <w:emboss w:val="0"/>
        <w:imprint w:val="0"/>
        <w:vanish w:val="0"/>
        <w:u w:val="none"/>
        <w:effect w:val="none"/>
        <w:vertAlign w:val="baseline"/>
      </w:rPr>
    </w:lvl>
    <w:lvl w:ilvl="2">
      <w:start w:val="1"/>
      <w:numFmt w:val="decimal"/>
      <w:pStyle w:val="Part"/>
      <w:suff w:val="nothing"/>
      <w:lvlText w:val="Part %3"/>
      <w:lvlJc w:val="left"/>
      <w:rPr>
        <w:b/>
        <w:i w:val="0"/>
        <w:caps/>
        <w:smallCaps w:val="0"/>
        <w:strike w:val="0"/>
        <w:dstrike w:val="0"/>
        <w:outline w:val="0"/>
        <w:shadow w:val="0"/>
        <w:emboss w:val="0"/>
        <w:imprint w:val="0"/>
        <w:vanish w:val="0"/>
        <w:u w:val="none"/>
        <w:effect w:val="none"/>
        <w:vertAlign w:val="base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5" w15:restartNumberingAfterBreak="0">
    <w:nsid w:val="51434503"/>
    <w:multiLevelType w:val="multilevel"/>
    <w:tmpl w:val="D228E93A"/>
    <w:lvl w:ilvl="0">
      <w:start w:val="4"/>
      <w:numFmt w:val="decimal"/>
      <w:lvlText w:val="D%1d"/>
      <w:lvlJc w:val="left"/>
      <w:pPr>
        <w:tabs>
          <w:tab w:val="num" w:pos="-1418"/>
        </w:tabs>
        <w:ind w:left="-1418" w:hanging="850"/>
      </w:pPr>
      <w:rPr>
        <w:rFonts w:hint="default"/>
      </w:rPr>
    </w:lvl>
    <w:lvl w:ilvl="1">
      <w:start w:val="1"/>
      <w:numFmt w:val="decimal"/>
      <w:lvlText w:val="D%1d - %2"/>
      <w:lvlJc w:val="left"/>
      <w:pPr>
        <w:tabs>
          <w:tab w:val="num" w:pos="-1304"/>
        </w:tabs>
        <w:ind w:left="-1304" w:hanging="964"/>
      </w:pPr>
      <w:rPr>
        <w:rFonts w:hint="default"/>
      </w:rPr>
    </w:lvl>
    <w:lvl w:ilvl="2">
      <w:start w:val="1"/>
      <w:numFmt w:val="decimal"/>
      <w:lvlText w:val="D%1d - %2.%3"/>
      <w:lvlJc w:val="left"/>
      <w:pPr>
        <w:tabs>
          <w:tab w:val="num" w:pos="0"/>
        </w:tabs>
        <w:ind w:left="0" w:hanging="1304"/>
      </w:pPr>
      <w:rPr>
        <w:rFonts w:hint="default"/>
      </w:rPr>
    </w:lvl>
    <w:lvl w:ilvl="3">
      <w:start w:val="1"/>
      <w:numFmt w:val="decimal"/>
      <w:lvlText w:val="D%1d - %2.%3.%4"/>
      <w:lvlJc w:val="left"/>
      <w:pPr>
        <w:tabs>
          <w:tab w:val="num" w:pos="0"/>
        </w:tabs>
        <w:ind w:left="0" w:hanging="1304"/>
      </w:pPr>
      <w:rPr>
        <w:rFonts w:hint="default"/>
      </w:rPr>
    </w:lvl>
    <w:lvl w:ilvl="4">
      <w:start w:val="1"/>
      <w:numFmt w:val="decimal"/>
      <w:pStyle w:val="Heading5"/>
      <w:lvlText w:val="D%1d - %2.%3.%4.%5"/>
      <w:lvlJc w:val="left"/>
      <w:pPr>
        <w:tabs>
          <w:tab w:val="num" w:pos="1191"/>
        </w:tabs>
        <w:ind w:left="1191" w:hanging="1191"/>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lvlText w:val=""/>
      <w:lvlJc w:val="left"/>
      <w:pPr>
        <w:tabs>
          <w:tab w:val="num" w:pos="0"/>
        </w:tabs>
        <w:ind w:left="0" w:firstLine="0"/>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4"/>
  </w:num>
  <w:num w:numId="12">
    <w:abstractNumId w:val="0"/>
  </w:num>
  <w:num w:numId="13">
    <w:abstractNumId w:val="4"/>
  </w:num>
  <w:num w:numId="14">
    <w:abstractNumId w:val="4"/>
  </w:num>
  <w:num w:numId="15">
    <w:abstractNumId w:val="3"/>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78"/>
  <w:displayHorizontalDrawingGridEvery w:val="0"/>
  <w:displayVerticalDrawingGridEvery w:val="0"/>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ullet _Body" w:val="Bullet Body "/>
    <w:docVar w:name="Bullet _HeadSuf" w:val=" as Heading (text)"/>
    <w:docVar w:name="Bullet _LongName" w:val="Pinsent Masons Bullets"/>
    <w:docVar w:name="Bullet _NumBodies" w:val="0"/>
    <w:docVar w:name="Level _Body" w:val="Body "/>
    <w:docVar w:name="Level _HeadSuf" w:val=" as Heading (text)"/>
    <w:docVar w:name="Level _LongName" w:val="Pinsent Masons Numbering"/>
    <w:docVar w:name="Level _NumBodies" w:val="6"/>
    <w:docVar w:name="Level HCR1" w:val="0"/>
    <w:docVar w:name="Level HCR2" w:val="0"/>
    <w:docVar w:name="Level HCR3" w:val="0"/>
    <w:docVar w:name="Level HKWN1" w:val="-1"/>
    <w:docVar w:name="Level HKWN2" w:val="-1"/>
    <w:docVar w:name="Level HKWN3" w:val="-1"/>
    <w:docVar w:name="PIM_Brand" w:val="9"/>
  </w:docVars>
  <w:rsids>
    <w:rsidRoot w:val="00445BBA"/>
    <w:rsid w:val="00006847"/>
    <w:rsid w:val="00035E23"/>
    <w:rsid w:val="000422F7"/>
    <w:rsid w:val="00075377"/>
    <w:rsid w:val="00097C6A"/>
    <w:rsid w:val="000B5A54"/>
    <w:rsid w:val="000D1C04"/>
    <w:rsid w:val="000D3D3E"/>
    <w:rsid w:val="000E57F9"/>
    <w:rsid w:val="000F76DC"/>
    <w:rsid w:val="0010067D"/>
    <w:rsid w:val="0010436A"/>
    <w:rsid w:val="0012272A"/>
    <w:rsid w:val="00144946"/>
    <w:rsid w:val="00160115"/>
    <w:rsid w:val="00166146"/>
    <w:rsid w:val="00171A7D"/>
    <w:rsid w:val="001767E4"/>
    <w:rsid w:val="001F1656"/>
    <w:rsid w:val="001F3E6E"/>
    <w:rsid w:val="002015EA"/>
    <w:rsid w:val="00210D96"/>
    <w:rsid w:val="00226DFF"/>
    <w:rsid w:val="002729EA"/>
    <w:rsid w:val="0027605E"/>
    <w:rsid w:val="00284771"/>
    <w:rsid w:val="002A24DE"/>
    <w:rsid w:val="002B6116"/>
    <w:rsid w:val="002B6B1C"/>
    <w:rsid w:val="002D3B82"/>
    <w:rsid w:val="003068E5"/>
    <w:rsid w:val="00315D8A"/>
    <w:rsid w:val="00316ABF"/>
    <w:rsid w:val="0034233F"/>
    <w:rsid w:val="003660DF"/>
    <w:rsid w:val="00371355"/>
    <w:rsid w:val="003811F2"/>
    <w:rsid w:val="00382243"/>
    <w:rsid w:val="00383356"/>
    <w:rsid w:val="003A1448"/>
    <w:rsid w:val="003A6DDA"/>
    <w:rsid w:val="003B6D2A"/>
    <w:rsid w:val="003D6E62"/>
    <w:rsid w:val="00411AC1"/>
    <w:rsid w:val="00440D5E"/>
    <w:rsid w:val="00445BBA"/>
    <w:rsid w:val="004576CE"/>
    <w:rsid w:val="00473B87"/>
    <w:rsid w:val="00475779"/>
    <w:rsid w:val="004A0939"/>
    <w:rsid w:val="004A2D46"/>
    <w:rsid w:val="004C4D6A"/>
    <w:rsid w:val="004D3114"/>
    <w:rsid w:val="004D51BB"/>
    <w:rsid w:val="004E7956"/>
    <w:rsid w:val="00514F69"/>
    <w:rsid w:val="005331C2"/>
    <w:rsid w:val="0054649C"/>
    <w:rsid w:val="00566434"/>
    <w:rsid w:val="005A56F2"/>
    <w:rsid w:val="005E1CED"/>
    <w:rsid w:val="00603C56"/>
    <w:rsid w:val="00613883"/>
    <w:rsid w:val="00615536"/>
    <w:rsid w:val="00662033"/>
    <w:rsid w:val="006A266D"/>
    <w:rsid w:val="006A2BBC"/>
    <w:rsid w:val="006B0A10"/>
    <w:rsid w:val="006B7129"/>
    <w:rsid w:val="00752448"/>
    <w:rsid w:val="00767E60"/>
    <w:rsid w:val="00785CA1"/>
    <w:rsid w:val="00785D4A"/>
    <w:rsid w:val="007D06AF"/>
    <w:rsid w:val="007D2C87"/>
    <w:rsid w:val="007D70A2"/>
    <w:rsid w:val="007E4E98"/>
    <w:rsid w:val="007F0895"/>
    <w:rsid w:val="008074C1"/>
    <w:rsid w:val="00834675"/>
    <w:rsid w:val="0086642A"/>
    <w:rsid w:val="00875A52"/>
    <w:rsid w:val="008778AD"/>
    <w:rsid w:val="00881E0F"/>
    <w:rsid w:val="00884507"/>
    <w:rsid w:val="00893516"/>
    <w:rsid w:val="008944D2"/>
    <w:rsid w:val="008E703C"/>
    <w:rsid w:val="009031ED"/>
    <w:rsid w:val="00916FC1"/>
    <w:rsid w:val="00920096"/>
    <w:rsid w:val="009218E0"/>
    <w:rsid w:val="00930CAC"/>
    <w:rsid w:val="00931E77"/>
    <w:rsid w:val="00931FBB"/>
    <w:rsid w:val="00950AF6"/>
    <w:rsid w:val="00962799"/>
    <w:rsid w:val="009647E1"/>
    <w:rsid w:val="009B6341"/>
    <w:rsid w:val="00A71E59"/>
    <w:rsid w:val="00A71F07"/>
    <w:rsid w:val="00A75B4F"/>
    <w:rsid w:val="00A90596"/>
    <w:rsid w:val="00AB392F"/>
    <w:rsid w:val="00AC623E"/>
    <w:rsid w:val="00AE53B9"/>
    <w:rsid w:val="00B02D3C"/>
    <w:rsid w:val="00B42373"/>
    <w:rsid w:val="00B51388"/>
    <w:rsid w:val="00B67430"/>
    <w:rsid w:val="00B7479F"/>
    <w:rsid w:val="00B97C65"/>
    <w:rsid w:val="00BB3090"/>
    <w:rsid w:val="00BC2B07"/>
    <w:rsid w:val="00BC3745"/>
    <w:rsid w:val="00BC5F75"/>
    <w:rsid w:val="00C104A6"/>
    <w:rsid w:val="00C43164"/>
    <w:rsid w:val="00C4326C"/>
    <w:rsid w:val="00C642C2"/>
    <w:rsid w:val="00CC0144"/>
    <w:rsid w:val="00CE4C99"/>
    <w:rsid w:val="00CF1A66"/>
    <w:rsid w:val="00CF63A4"/>
    <w:rsid w:val="00D12735"/>
    <w:rsid w:val="00D31415"/>
    <w:rsid w:val="00D32D61"/>
    <w:rsid w:val="00D71979"/>
    <w:rsid w:val="00D73F2C"/>
    <w:rsid w:val="00D772F9"/>
    <w:rsid w:val="00D90A26"/>
    <w:rsid w:val="00E06D93"/>
    <w:rsid w:val="00E11CAF"/>
    <w:rsid w:val="00E142FA"/>
    <w:rsid w:val="00E232B1"/>
    <w:rsid w:val="00E336E0"/>
    <w:rsid w:val="00E446B9"/>
    <w:rsid w:val="00E45120"/>
    <w:rsid w:val="00E516F9"/>
    <w:rsid w:val="00E60122"/>
    <w:rsid w:val="00EA4970"/>
    <w:rsid w:val="00EC1CC3"/>
    <w:rsid w:val="00EC3E0A"/>
    <w:rsid w:val="00EC4920"/>
    <w:rsid w:val="00EE3338"/>
    <w:rsid w:val="00F2433E"/>
    <w:rsid w:val="00F423AA"/>
    <w:rsid w:val="00FA0EED"/>
    <w:rsid w:val="00FB2B27"/>
    <w:rsid w:val="00FF043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3729"/>
    <o:shapelayout v:ext="edit">
      <o:idmap v:ext="edit" data="1"/>
    </o:shapelayout>
  </w:shapeDefaults>
  <w:decimalSymbol w:val="."/>
  <w:listSeparator w:val=","/>
  <w14:docId w14:val="6C8EB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5BBA"/>
    <w:pPr>
      <w:adjustRightInd w:val="0"/>
      <w:jc w:val="both"/>
    </w:pPr>
    <w:rPr>
      <w:rFonts w:ascii="Arial" w:eastAsia="Arial" w:hAnsi="Arial" w:cs="Arial"/>
    </w:rPr>
  </w:style>
  <w:style w:type="paragraph" w:styleId="Heading5">
    <w:name w:val="heading 5"/>
    <w:basedOn w:val="Normal"/>
    <w:next w:val="Normal"/>
    <w:link w:val="Heading5Char"/>
    <w:rsid w:val="00785CA1"/>
    <w:pPr>
      <w:keepNext/>
      <w:keepLines/>
      <w:numPr>
        <w:ilvl w:val="4"/>
        <w:numId w:val="16"/>
      </w:numPr>
      <w:tabs>
        <w:tab w:val="clear" w:pos="1191"/>
        <w:tab w:val="left" w:pos="1418"/>
      </w:tabs>
      <w:adjustRightInd/>
      <w:spacing w:before="240" w:after="60" w:line="280" w:lineRule="exact"/>
      <w:ind w:left="1418" w:hanging="1418"/>
      <w:outlineLvl w:val="4"/>
    </w:pPr>
    <w:rPr>
      <w:rFonts w:eastAsia="Times New Roman"/>
      <w:b/>
      <w:sz w:val="22"/>
      <w:szCs w:val="26"/>
      <w:lang w:eastAsia="en-US"/>
    </w:rPr>
  </w:style>
  <w:style w:type="paragraph" w:styleId="Heading6">
    <w:name w:val="heading 6"/>
    <w:basedOn w:val="Normal"/>
    <w:next w:val="Normal"/>
    <w:link w:val="Heading6Char"/>
    <w:rsid w:val="00785CA1"/>
    <w:pPr>
      <w:keepNext/>
      <w:keepLines/>
      <w:numPr>
        <w:ilvl w:val="5"/>
        <w:numId w:val="16"/>
      </w:numPr>
      <w:adjustRightInd/>
      <w:spacing w:before="120" w:after="60" w:line="260" w:lineRule="exact"/>
      <w:outlineLvl w:val="5"/>
    </w:pPr>
    <w:rPr>
      <w:rFonts w:eastAsia="Times New Roman"/>
      <w:b/>
      <w:bCs/>
      <w:i/>
      <w:sz w:val="22"/>
      <w:szCs w:val="22"/>
      <w:lang w:eastAsia="en-US"/>
    </w:rPr>
  </w:style>
  <w:style w:type="paragraph" w:styleId="Heading7">
    <w:name w:val="heading 7"/>
    <w:basedOn w:val="Normal"/>
    <w:next w:val="Normal"/>
    <w:link w:val="Heading7Char"/>
    <w:rsid w:val="00785CA1"/>
    <w:pPr>
      <w:keepNext/>
      <w:keepLines/>
      <w:numPr>
        <w:ilvl w:val="6"/>
        <w:numId w:val="16"/>
      </w:numPr>
      <w:adjustRightInd/>
      <w:spacing w:before="120" w:after="60" w:line="280" w:lineRule="exact"/>
      <w:outlineLvl w:val="6"/>
    </w:pPr>
    <w:rPr>
      <w:rFonts w:eastAsia="Times New Roman"/>
      <w:bCs/>
      <w:i/>
      <w:iCs/>
      <w:sz w:val="22"/>
      <w:lang w:eastAsia="en-US"/>
    </w:rPr>
  </w:style>
  <w:style w:type="paragraph" w:styleId="Heading8">
    <w:name w:val="heading 8"/>
    <w:basedOn w:val="Normal"/>
    <w:next w:val="Normal"/>
    <w:link w:val="Heading8Char"/>
    <w:rsid w:val="00785CA1"/>
    <w:pPr>
      <w:keepLines/>
      <w:numPr>
        <w:ilvl w:val="7"/>
        <w:numId w:val="16"/>
      </w:numPr>
      <w:adjustRightInd/>
      <w:spacing w:before="240" w:after="60" w:line="280" w:lineRule="exact"/>
      <w:outlineLvl w:val="7"/>
    </w:pPr>
    <w:rPr>
      <w:rFonts w:eastAsia="Times New Roman"/>
      <w:i/>
      <w:iCs/>
      <w:sz w:val="22"/>
      <w:lang w:eastAsia="en-US"/>
    </w:rPr>
  </w:style>
  <w:style w:type="paragraph" w:styleId="Heading9">
    <w:name w:val="heading 9"/>
    <w:basedOn w:val="Normal"/>
    <w:next w:val="Normal"/>
    <w:link w:val="Heading9Char"/>
    <w:rsid w:val="00785CA1"/>
    <w:pPr>
      <w:keepLines/>
      <w:numPr>
        <w:ilvl w:val="8"/>
        <w:numId w:val="16"/>
      </w:numPr>
      <w:adjustRightInd/>
      <w:spacing w:before="240" w:after="60" w:line="280" w:lineRule="exact"/>
      <w:outlineLvl w:val="8"/>
    </w:pPr>
    <w:rPr>
      <w:rFonts w:eastAsia="Times New Roma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EC4920"/>
    <w:rPr>
      <w:rFonts w:cs="Times New Roman"/>
    </w:rPr>
  </w:style>
  <w:style w:type="paragraph" w:styleId="FootnoteText">
    <w:name w:val="footnote text"/>
    <w:basedOn w:val="Normal"/>
    <w:link w:val="FootnoteTextChar"/>
    <w:semiHidden/>
    <w:rsid w:val="001767E4"/>
    <w:rPr>
      <w:sz w:val="16"/>
    </w:rPr>
  </w:style>
  <w:style w:type="character" w:customStyle="1" w:styleId="FootnoteTextChar">
    <w:name w:val="Footnote Text Char"/>
    <w:basedOn w:val="DefaultParagraphFont"/>
    <w:link w:val="FootnoteText"/>
    <w:semiHidden/>
    <w:rsid w:val="0086642A"/>
    <w:rPr>
      <w:rFonts w:ascii="Arial" w:hAnsi="Arial" w:cs="Arial"/>
      <w:sz w:val="16"/>
    </w:rPr>
  </w:style>
  <w:style w:type="paragraph" w:styleId="Header">
    <w:name w:val="header"/>
    <w:basedOn w:val="Normal"/>
    <w:link w:val="HeaderChar"/>
    <w:rsid w:val="001767E4"/>
    <w:pPr>
      <w:tabs>
        <w:tab w:val="center" w:pos="4320"/>
        <w:tab w:val="right" w:pos="8640"/>
      </w:tabs>
    </w:pPr>
    <w:rPr>
      <w:sz w:val="16"/>
    </w:rPr>
  </w:style>
  <w:style w:type="character" w:customStyle="1" w:styleId="HeaderChar">
    <w:name w:val="Header Char"/>
    <w:basedOn w:val="DefaultParagraphFont"/>
    <w:link w:val="Header"/>
    <w:rsid w:val="0086642A"/>
    <w:rPr>
      <w:rFonts w:ascii="Arial" w:hAnsi="Arial" w:cs="Arial"/>
      <w:sz w:val="16"/>
    </w:rPr>
  </w:style>
  <w:style w:type="paragraph" w:styleId="Footer">
    <w:name w:val="footer"/>
    <w:basedOn w:val="Normal"/>
    <w:link w:val="FooterChar"/>
    <w:rsid w:val="001767E4"/>
    <w:pPr>
      <w:tabs>
        <w:tab w:val="center" w:pos="4320"/>
        <w:tab w:val="right" w:pos="8640"/>
      </w:tabs>
    </w:pPr>
    <w:rPr>
      <w:sz w:val="16"/>
    </w:rPr>
  </w:style>
  <w:style w:type="character" w:customStyle="1" w:styleId="FooterChar">
    <w:name w:val="Footer Char"/>
    <w:basedOn w:val="DefaultParagraphFont"/>
    <w:link w:val="Footer"/>
    <w:rsid w:val="0086642A"/>
    <w:rPr>
      <w:rFonts w:ascii="Arial" w:hAnsi="Arial" w:cs="Arial"/>
      <w:sz w:val="16"/>
    </w:rPr>
  </w:style>
  <w:style w:type="paragraph" w:styleId="CommentText">
    <w:name w:val="annotation text"/>
    <w:basedOn w:val="Normal"/>
    <w:link w:val="CommentTextChar"/>
    <w:uiPriority w:val="99"/>
    <w:semiHidden/>
    <w:rsid w:val="00E45120"/>
  </w:style>
  <w:style w:type="character" w:customStyle="1" w:styleId="CommentTextChar">
    <w:name w:val="Comment Text Char"/>
    <w:basedOn w:val="DefaultParagraphFont"/>
    <w:link w:val="CommentText"/>
    <w:uiPriority w:val="99"/>
    <w:semiHidden/>
    <w:rsid w:val="0086642A"/>
    <w:rPr>
      <w:rFonts w:asciiTheme="minorBidi" w:hAnsiTheme="minorBidi" w:cstheme="minorBidi"/>
    </w:rPr>
  </w:style>
  <w:style w:type="paragraph" w:styleId="EndnoteText">
    <w:name w:val="endnote text"/>
    <w:basedOn w:val="Normal"/>
    <w:link w:val="EndnoteTextChar"/>
    <w:semiHidden/>
    <w:rsid w:val="001767E4"/>
  </w:style>
  <w:style w:type="character" w:customStyle="1" w:styleId="EndnoteTextChar">
    <w:name w:val="Endnote Text Char"/>
    <w:basedOn w:val="DefaultParagraphFont"/>
    <w:link w:val="EndnoteText"/>
    <w:semiHidden/>
    <w:rsid w:val="0086642A"/>
    <w:rPr>
      <w:rFonts w:ascii="Arial" w:hAnsi="Arial" w:cs="Arial"/>
    </w:rPr>
  </w:style>
  <w:style w:type="character" w:styleId="EndnoteReference">
    <w:name w:val="endnote reference"/>
    <w:basedOn w:val="DefaultParagraphFont"/>
    <w:semiHidden/>
    <w:rsid w:val="001767E4"/>
    <w:rPr>
      <w:vertAlign w:val="superscript"/>
    </w:rPr>
  </w:style>
  <w:style w:type="character" w:styleId="FootnoteReference">
    <w:name w:val="footnote reference"/>
    <w:basedOn w:val="DefaultParagraphFont"/>
    <w:semiHidden/>
    <w:rsid w:val="001767E4"/>
    <w:rPr>
      <w:vertAlign w:val="superscript"/>
    </w:rPr>
  </w:style>
  <w:style w:type="paragraph" w:styleId="TOC1">
    <w:name w:val="toc 1"/>
    <w:basedOn w:val="Normal"/>
    <w:next w:val="Normal"/>
    <w:uiPriority w:val="39"/>
    <w:rsid w:val="001767E4"/>
    <w:pPr>
      <w:tabs>
        <w:tab w:val="right" w:pos="8500"/>
      </w:tabs>
      <w:spacing w:after="240"/>
      <w:ind w:left="851" w:right="567" w:hanging="851"/>
    </w:pPr>
    <w:rPr>
      <w:caps/>
    </w:rPr>
  </w:style>
  <w:style w:type="paragraph" w:styleId="TOC2">
    <w:name w:val="toc 2"/>
    <w:basedOn w:val="TOC1"/>
    <w:next w:val="Normal"/>
    <w:rsid w:val="001767E4"/>
    <w:pPr>
      <w:ind w:left="1702"/>
    </w:pPr>
    <w:rPr>
      <w:caps w:val="0"/>
    </w:rPr>
  </w:style>
  <w:style w:type="paragraph" w:styleId="TOC3">
    <w:name w:val="toc 3"/>
    <w:basedOn w:val="TOC1"/>
    <w:next w:val="Normal"/>
    <w:rsid w:val="001767E4"/>
    <w:pPr>
      <w:ind w:left="2552"/>
    </w:pPr>
    <w:rPr>
      <w:caps w:val="0"/>
    </w:rPr>
  </w:style>
  <w:style w:type="paragraph" w:styleId="TOC4">
    <w:name w:val="toc 4"/>
    <w:basedOn w:val="TOC1"/>
    <w:next w:val="Normal"/>
    <w:uiPriority w:val="39"/>
    <w:rsid w:val="001767E4"/>
    <w:pPr>
      <w:ind w:left="0" w:firstLine="0"/>
    </w:pPr>
    <w:rPr>
      <w:caps w:val="0"/>
    </w:rPr>
  </w:style>
  <w:style w:type="paragraph" w:styleId="TOC5">
    <w:name w:val="toc 5"/>
    <w:basedOn w:val="TOC1"/>
    <w:next w:val="Normal"/>
    <w:rsid w:val="001767E4"/>
    <w:pPr>
      <w:ind w:firstLine="0"/>
    </w:pPr>
    <w:rPr>
      <w:caps w:val="0"/>
    </w:rPr>
  </w:style>
  <w:style w:type="paragraph" w:styleId="TOC6">
    <w:name w:val="toc 6"/>
    <w:basedOn w:val="TOC1"/>
    <w:next w:val="Normal"/>
    <w:rsid w:val="001767E4"/>
    <w:pPr>
      <w:ind w:left="1701" w:firstLine="0"/>
    </w:pPr>
    <w:rPr>
      <w:caps w:val="0"/>
    </w:rPr>
  </w:style>
  <w:style w:type="paragraph" w:customStyle="1" w:styleId="Body">
    <w:name w:val="Body"/>
    <w:basedOn w:val="Normal"/>
    <w:uiPriority w:val="99"/>
    <w:rsid w:val="00445BBA"/>
    <w:pPr>
      <w:spacing w:after="240"/>
    </w:pPr>
  </w:style>
  <w:style w:type="paragraph" w:customStyle="1" w:styleId="Body1">
    <w:name w:val="Body 1"/>
    <w:basedOn w:val="Body"/>
    <w:uiPriority w:val="99"/>
    <w:rsid w:val="00445BBA"/>
    <w:pPr>
      <w:ind w:left="851"/>
    </w:pPr>
  </w:style>
  <w:style w:type="paragraph" w:customStyle="1" w:styleId="Level1">
    <w:name w:val="Level 1"/>
    <w:basedOn w:val="Body1"/>
    <w:uiPriority w:val="99"/>
    <w:rsid w:val="00445BBA"/>
    <w:pPr>
      <w:numPr>
        <w:numId w:val="6"/>
      </w:numPr>
      <w:outlineLvl w:val="0"/>
    </w:pPr>
  </w:style>
  <w:style w:type="character" w:customStyle="1" w:styleId="Level1asHeadingtext">
    <w:name w:val="Level 1 as Heading (text)"/>
    <w:basedOn w:val="DefaultParagraphFont"/>
    <w:uiPriority w:val="99"/>
    <w:rsid w:val="00445BBA"/>
    <w:rPr>
      <w:b/>
      <w:bCs/>
      <w:caps/>
    </w:rPr>
  </w:style>
  <w:style w:type="paragraph" w:customStyle="1" w:styleId="Body2">
    <w:name w:val="Body 2"/>
    <w:basedOn w:val="Body"/>
    <w:uiPriority w:val="99"/>
    <w:rsid w:val="00445BBA"/>
    <w:pPr>
      <w:ind w:left="851"/>
    </w:pPr>
  </w:style>
  <w:style w:type="paragraph" w:customStyle="1" w:styleId="Level2">
    <w:name w:val="Level 2"/>
    <w:basedOn w:val="Body2"/>
    <w:uiPriority w:val="99"/>
    <w:rsid w:val="00445BBA"/>
    <w:pPr>
      <w:numPr>
        <w:ilvl w:val="1"/>
        <w:numId w:val="6"/>
      </w:numPr>
      <w:outlineLvl w:val="1"/>
    </w:pPr>
  </w:style>
  <w:style w:type="character" w:customStyle="1" w:styleId="Level2asHeadingtext">
    <w:name w:val="Level 2 as Heading (text)"/>
    <w:basedOn w:val="DefaultParagraphFont"/>
    <w:uiPriority w:val="99"/>
    <w:rsid w:val="00445BBA"/>
    <w:rPr>
      <w:b/>
      <w:bCs/>
    </w:rPr>
  </w:style>
  <w:style w:type="paragraph" w:customStyle="1" w:styleId="Body3">
    <w:name w:val="Body 3"/>
    <w:basedOn w:val="Body"/>
    <w:uiPriority w:val="99"/>
    <w:rsid w:val="00445BBA"/>
    <w:pPr>
      <w:ind w:left="1702"/>
    </w:pPr>
  </w:style>
  <w:style w:type="paragraph" w:customStyle="1" w:styleId="Level3">
    <w:name w:val="Level 3"/>
    <w:basedOn w:val="Body3"/>
    <w:uiPriority w:val="99"/>
    <w:rsid w:val="00445BBA"/>
    <w:pPr>
      <w:numPr>
        <w:ilvl w:val="2"/>
        <w:numId w:val="6"/>
      </w:numPr>
      <w:outlineLvl w:val="2"/>
    </w:pPr>
  </w:style>
  <w:style w:type="character" w:customStyle="1" w:styleId="Level3asHeadingtext">
    <w:name w:val="Level 3 as Heading (text)"/>
    <w:basedOn w:val="DefaultParagraphFont"/>
    <w:uiPriority w:val="99"/>
    <w:rsid w:val="00445BBA"/>
    <w:rPr>
      <w:b/>
      <w:bCs/>
    </w:rPr>
  </w:style>
  <w:style w:type="paragraph" w:customStyle="1" w:styleId="Body4">
    <w:name w:val="Body 4"/>
    <w:basedOn w:val="Body"/>
    <w:uiPriority w:val="99"/>
    <w:rsid w:val="00445BBA"/>
    <w:pPr>
      <w:ind w:left="2553"/>
    </w:pPr>
  </w:style>
  <w:style w:type="paragraph" w:customStyle="1" w:styleId="Level4">
    <w:name w:val="Level 4"/>
    <w:basedOn w:val="Body4"/>
    <w:uiPriority w:val="99"/>
    <w:rsid w:val="00445BBA"/>
    <w:pPr>
      <w:numPr>
        <w:ilvl w:val="3"/>
        <w:numId w:val="6"/>
      </w:numPr>
      <w:outlineLvl w:val="3"/>
    </w:pPr>
  </w:style>
  <w:style w:type="paragraph" w:customStyle="1" w:styleId="Body5">
    <w:name w:val="Body 5"/>
    <w:basedOn w:val="Body"/>
    <w:uiPriority w:val="99"/>
    <w:rsid w:val="00445BBA"/>
    <w:pPr>
      <w:ind w:left="3404"/>
    </w:pPr>
  </w:style>
  <w:style w:type="paragraph" w:customStyle="1" w:styleId="Level5">
    <w:name w:val="Level 5"/>
    <w:basedOn w:val="Body5"/>
    <w:uiPriority w:val="99"/>
    <w:rsid w:val="00445BBA"/>
    <w:pPr>
      <w:numPr>
        <w:ilvl w:val="4"/>
        <w:numId w:val="6"/>
      </w:numPr>
      <w:outlineLvl w:val="4"/>
    </w:pPr>
  </w:style>
  <w:style w:type="paragraph" w:customStyle="1" w:styleId="Body6">
    <w:name w:val="Body 6"/>
    <w:basedOn w:val="Body"/>
    <w:uiPriority w:val="99"/>
    <w:rsid w:val="00445BBA"/>
    <w:pPr>
      <w:ind w:left="4255"/>
    </w:pPr>
  </w:style>
  <w:style w:type="paragraph" w:customStyle="1" w:styleId="Level6">
    <w:name w:val="Level 6"/>
    <w:basedOn w:val="Body6"/>
    <w:uiPriority w:val="99"/>
    <w:rsid w:val="00445BBA"/>
    <w:pPr>
      <w:numPr>
        <w:ilvl w:val="5"/>
        <w:numId w:val="6"/>
      </w:numPr>
      <w:outlineLvl w:val="5"/>
    </w:pPr>
  </w:style>
  <w:style w:type="paragraph" w:customStyle="1" w:styleId="Bullet1">
    <w:name w:val="Bullet 1"/>
    <w:basedOn w:val="Body"/>
    <w:uiPriority w:val="99"/>
    <w:rsid w:val="00445BBA"/>
    <w:pPr>
      <w:numPr>
        <w:numId w:val="10"/>
      </w:numPr>
      <w:outlineLvl w:val="0"/>
    </w:pPr>
  </w:style>
  <w:style w:type="paragraph" w:customStyle="1" w:styleId="Bullet2">
    <w:name w:val="Bullet 2"/>
    <w:basedOn w:val="Body"/>
    <w:uiPriority w:val="99"/>
    <w:rsid w:val="00445BBA"/>
    <w:pPr>
      <w:numPr>
        <w:ilvl w:val="1"/>
        <w:numId w:val="10"/>
      </w:numPr>
      <w:outlineLvl w:val="1"/>
    </w:pPr>
  </w:style>
  <w:style w:type="paragraph" w:customStyle="1" w:styleId="Bullet3">
    <w:name w:val="Bullet 3"/>
    <w:basedOn w:val="Body"/>
    <w:uiPriority w:val="99"/>
    <w:rsid w:val="00445BBA"/>
    <w:pPr>
      <w:numPr>
        <w:ilvl w:val="2"/>
        <w:numId w:val="10"/>
      </w:numPr>
      <w:outlineLvl w:val="2"/>
    </w:pPr>
  </w:style>
  <w:style w:type="paragraph" w:customStyle="1" w:styleId="Bullet4">
    <w:name w:val="Bullet 4"/>
    <w:basedOn w:val="Body"/>
    <w:uiPriority w:val="99"/>
    <w:rsid w:val="00445BBA"/>
    <w:pPr>
      <w:numPr>
        <w:ilvl w:val="3"/>
        <w:numId w:val="10"/>
      </w:numPr>
      <w:outlineLvl w:val="3"/>
    </w:pPr>
  </w:style>
  <w:style w:type="paragraph" w:customStyle="1" w:styleId="Appendix">
    <w:name w:val="Appendix #"/>
    <w:basedOn w:val="Body"/>
    <w:next w:val="SubHeading"/>
    <w:uiPriority w:val="99"/>
    <w:rsid w:val="00445BBA"/>
    <w:pPr>
      <w:keepNext/>
      <w:keepLines/>
      <w:numPr>
        <w:ilvl w:val="1"/>
        <w:numId w:val="14"/>
      </w:numPr>
      <w:jc w:val="center"/>
    </w:pPr>
    <w:rPr>
      <w:b/>
      <w:bCs/>
    </w:rPr>
  </w:style>
  <w:style w:type="paragraph" w:customStyle="1" w:styleId="MainHeading">
    <w:name w:val="Main Heading"/>
    <w:basedOn w:val="Body"/>
    <w:uiPriority w:val="99"/>
    <w:rsid w:val="00445BBA"/>
    <w:pPr>
      <w:keepNext/>
      <w:keepLines/>
      <w:numPr>
        <w:numId w:val="12"/>
      </w:numPr>
      <w:jc w:val="center"/>
      <w:outlineLvl w:val="0"/>
    </w:pPr>
    <w:rPr>
      <w:b/>
      <w:bCs/>
      <w:caps/>
      <w:sz w:val="24"/>
      <w:szCs w:val="24"/>
    </w:rPr>
  </w:style>
  <w:style w:type="paragraph" w:customStyle="1" w:styleId="Part">
    <w:name w:val="Part #"/>
    <w:basedOn w:val="Body"/>
    <w:next w:val="SubHeading"/>
    <w:uiPriority w:val="99"/>
    <w:rsid w:val="00445BBA"/>
    <w:pPr>
      <w:keepNext/>
      <w:keepLines/>
      <w:numPr>
        <w:ilvl w:val="2"/>
        <w:numId w:val="14"/>
      </w:numPr>
      <w:jc w:val="center"/>
    </w:pPr>
  </w:style>
  <w:style w:type="paragraph" w:customStyle="1" w:styleId="Schedule">
    <w:name w:val="Schedule #"/>
    <w:basedOn w:val="Body"/>
    <w:next w:val="SubHeading"/>
    <w:uiPriority w:val="99"/>
    <w:rsid w:val="00445BBA"/>
    <w:pPr>
      <w:keepNext/>
      <w:keepLines/>
      <w:numPr>
        <w:numId w:val="14"/>
      </w:numPr>
      <w:jc w:val="center"/>
    </w:pPr>
    <w:rPr>
      <w:b/>
      <w:bCs/>
    </w:rPr>
  </w:style>
  <w:style w:type="paragraph" w:customStyle="1" w:styleId="SubHeading">
    <w:name w:val="Sub Heading"/>
    <w:basedOn w:val="Body"/>
    <w:next w:val="Body"/>
    <w:uiPriority w:val="99"/>
    <w:rsid w:val="00445BBA"/>
    <w:pPr>
      <w:keepNext/>
      <w:keepLines/>
      <w:numPr>
        <w:numId w:val="15"/>
      </w:numPr>
      <w:jc w:val="center"/>
    </w:pPr>
    <w:rPr>
      <w:b/>
      <w:bCs/>
      <w:caps/>
    </w:rPr>
  </w:style>
  <w:style w:type="table" w:styleId="TableGrid">
    <w:name w:val="Table Grid"/>
    <w:basedOn w:val="TableNormal"/>
    <w:rsid w:val="00445B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4233F"/>
    <w:rPr>
      <w:rFonts w:ascii="Tahoma" w:hAnsi="Tahoma" w:cs="Tahoma"/>
      <w:sz w:val="16"/>
      <w:szCs w:val="16"/>
    </w:rPr>
  </w:style>
  <w:style w:type="character" w:customStyle="1" w:styleId="BalloonTextChar">
    <w:name w:val="Balloon Text Char"/>
    <w:basedOn w:val="DefaultParagraphFont"/>
    <w:link w:val="BalloonText"/>
    <w:rsid w:val="0034233F"/>
    <w:rPr>
      <w:rFonts w:ascii="Tahoma" w:eastAsia="Arial" w:hAnsi="Tahoma" w:cs="Tahoma"/>
      <w:sz w:val="16"/>
      <w:szCs w:val="16"/>
    </w:rPr>
  </w:style>
  <w:style w:type="character" w:customStyle="1" w:styleId="Heading5Char">
    <w:name w:val="Heading 5 Char"/>
    <w:basedOn w:val="DefaultParagraphFont"/>
    <w:link w:val="Heading5"/>
    <w:rsid w:val="00785CA1"/>
    <w:rPr>
      <w:rFonts w:ascii="Arial" w:hAnsi="Arial" w:cs="Arial"/>
      <w:b/>
      <w:sz w:val="22"/>
      <w:szCs w:val="26"/>
      <w:lang w:eastAsia="en-US"/>
    </w:rPr>
  </w:style>
  <w:style w:type="character" w:customStyle="1" w:styleId="Heading6Char">
    <w:name w:val="Heading 6 Char"/>
    <w:basedOn w:val="DefaultParagraphFont"/>
    <w:link w:val="Heading6"/>
    <w:rsid w:val="00785CA1"/>
    <w:rPr>
      <w:rFonts w:ascii="Arial" w:hAnsi="Arial" w:cs="Arial"/>
      <w:b/>
      <w:bCs/>
      <w:i/>
      <w:sz w:val="22"/>
      <w:szCs w:val="22"/>
      <w:lang w:eastAsia="en-US"/>
    </w:rPr>
  </w:style>
  <w:style w:type="character" w:customStyle="1" w:styleId="Heading7Char">
    <w:name w:val="Heading 7 Char"/>
    <w:basedOn w:val="DefaultParagraphFont"/>
    <w:link w:val="Heading7"/>
    <w:rsid w:val="00785CA1"/>
    <w:rPr>
      <w:rFonts w:ascii="Arial" w:hAnsi="Arial" w:cs="Arial"/>
      <w:bCs/>
      <w:i/>
      <w:iCs/>
      <w:sz w:val="22"/>
      <w:lang w:eastAsia="en-US"/>
    </w:rPr>
  </w:style>
  <w:style w:type="character" w:customStyle="1" w:styleId="Heading8Char">
    <w:name w:val="Heading 8 Char"/>
    <w:basedOn w:val="DefaultParagraphFont"/>
    <w:link w:val="Heading8"/>
    <w:rsid w:val="00785CA1"/>
    <w:rPr>
      <w:rFonts w:ascii="Arial" w:hAnsi="Arial" w:cs="Arial"/>
      <w:i/>
      <w:iCs/>
      <w:sz w:val="22"/>
      <w:lang w:eastAsia="en-US"/>
    </w:rPr>
  </w:style>
  <w:style w:type="character" w:customStyle="1" w:styleId="Heading9Char">
    <w:name w:val="Heading 9 Char"/>
    <w:basedOn w:val="DefaultParagraphFont"/>
    <w:link w:val="Heading9"/>
    <w:rsid w:val="00785CA1"/>
    <w:rPr>
      <w:rFonts w:ascii="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43761">
      <w:bodyDiv w:val="1"/>
      <w:marLeft w:val="0"/>
      <w:marRight w:val="0"/>
      <w:marTop w:val="0"/>
      <w:marBottom w:val="0"/>
      <w:divBdr>
        <w:top w:val="none" w:sz="0" w:space="0" w:color="auto"/>
        <w:left w:val="none" w:sz="0" w:space="0" w:color="auto"/>
        <w:bottom w:val="none" w:sz="0" w:space="0" w:color="auto"/>
        <w:right w:val="none" w:sz="0" w:space="0" w:color="auto"/>
      </w:divBdr>
    </w:div>
    <w:div w:id="191501359">
      <w:bodyDiv w:val="1"/>
      <w:marLeft w:val="0"/>
      <w:marRight w:val="0"/>
      <w:marTop w:val="0"/>
      <w:marBottom w:val="0"/>
      <w:divBdr>
        <w:top w:val="none" w:sz="0" w:space="0" w:color="auto"/>
        <w:left w:val="none" w:sz="0" w:space="0" w:color="auto"/>
        <w:bottom w:val="none" w:sz="0" w:space="0" w:color="auto"/>
        <w:right w:val="none" w:sz="0" w:space="0" w:color="auto"/>
      </w:divBdr>
    </w:div>
    <w:div w:id="725378771">
      <w:bodyDiv w:val="1"/>
      <w:marLeft w:val="0"/>
      <w:marRight w:val="0"/>
      <w:marTop w:val="0"/>
      <w:marBottom w:val="0"/>
      <w:divBdr>
        <w:top w:val="none" w:sz="0" w:space="0" w:color="auto"/>
        <w:left w:val="none" w:sz="0" w:space="0" w:color="auto"/>
        <w:bottom w:val="none" w:sz="0" w:space="0" w:color="auto"/>
        <w:right w:val="none" w:sz="0" w:space="0" w:color="auto"/>
      </w:divBdr>
    </w:div>
    <w:div w:id="797917438">
      <w:bodyDiv w:val="1"/>
      <w:marLeft w:val="0"/>
      <w:marRight w:val="0"/>
      <w:marTop w:val="0"/>
      <w:marBottom w:val="0"/>
      <w:divBdr>
        <w:top w:val="none" w:sz="0" w:space="0" w:color="auto"/>
        <w:left w:val="none" w:sz="0" w:space="0" w:color="auto"/>
        <w:bottom w:val="none" w:sz="0" w:space="0" w:color="auto"/>
        <w:right w:val="none" w:sz="0" w:space="0" w:color="auto"/>
      </w:divBdr>
    </w:div>
    <w:div w:id="947396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Blank%20A4%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AA251-AEAE-4211-82BA-6D85DFE92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A4 Document.dotx</Template>
  <TotalTime>0</TotalTime>
  <Pages>10</Pages>
  <Words>3705</Words>
  <Characters>21119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2019-10-23T07:40:00Z</dcterms:created>
  <dcterms:modified xsi:type="dcterms:W3CDTF">2019-11-01T10:05:00Z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107781336.3\cr22</vt:lpwstr>
  </property>
  <property fmtid="{D5CDD505-2E9C-101B-9397-08002B2CF9AE}" pid="3" name="DocClass">
    <vt:lpwstr/>
  </property>
  <property fmtid="{D5CDD505-2E9C-101B-9397-08002B2CF9AE}" pid="4" name="ActionID">
    <vt:lpwstr>Blank</vt:lpwstr>
  </property>
  <property fmtid="{D5CDD505-2E9C-101B-9397-08002B2CF9AE}" pid="5" name="PrintMode">
    <vt:lpwstr>White</vt:lpwstr>
  </property>
</Properties>
</file>